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22AA4" w14:textId="5FB4F6CD" w:rsidR="00E23DB7" w:rsidRPr="00243B51" w:rsidRDefault="00E23DB7" w:rsidP="00E23DB7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>
        <w:rPr>
          <w:rFonts w:ascii="Arial" w:hAnsi="Arial" w:cs="Arial"/>
          <w:b/>
          <w:sz w:val="22"/>
          <w:szCs w:val="24"/>
        </w:rPr>
        <w:t>103-e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542458">
        <w:rPr>
          <w:rFonts w:ascii="Arial" w:hAnsi="Arial" w:cs="Arial"/>
          <w:b/>
          <w:sz w:val="22"/>
          <w:szCs w:val="24"/>
        </w:rPr>
        <w:t>R1-</w:t>
      </w:r>
      <w:r w:rsidR="006B46C5" w:rsidRPr="006B46C5">
        <w:t xml:space="preserve"> </w:t>
      </w:r>
      <w:r w:rsidR="006B46C5" w:rsidRPr="006B46C5">
        <w:rPr>
          <w:rFonts w:ascii="Arial" w:hAnsi="Arial" w:cs="Arial"/>
          <w:b/>
          <w:sz w:val="22"/>
          <w:szCs w:val="24"/>
        </w:rPr>
        <w:t>2009267</w:t>
      </w:r>
    </w:p>
    <w:p w14:paraId="36EAB1AA" w14:textId="77777777" w:rsidR="00E23DB7" w:rsidRPr="0081465B" w:rsidRDefault="00E23DB7" w:rsidP="00E23DB7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e-Meeting, October</w:t>
      </w:r>
      <w:r w:rsidRPr="00A4243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26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 xml:space="preserve"> – </w:t>
      </w:r>
      <w:r>
        <w:rPr>
          <w:rFonts w:cs="Arial"/>
          <w:i w:val="0"/>
          <w:sz w:val="22"/>
          <w:szCs w:val="24"/>
        </w:rPr>
        <w:t>November 13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>, 2020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CA5B1A6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C30FB1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82A937C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120ED7" w:rsidRPr="00120ED7">
        <w:rPr>
          <w:rFonts w:ascii="Arial" w:hAnsi="Arial"/>
          <w:sz w:val="22"/>
        </w:rPr>
        <w:t>TRS/CSI-RS for idle/inactive UE power saving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53EAED0B" w14:textId="43959E67" w:rsidR="001E1D15" w:rsidRPr="0012134A" w:rsidRDefault="00BB03EC" w:rsidP="00A94B23">
      <w:r w:rsidRPr="0012134A">
        <w:t xml:space="preserve">In RAN meeting #88e, </w:t>
      </w:r>
      <w:r>
        <w:t xml:space="preserve">the Rel-17 power saving enhancements WID </w:t>
      </w:r>
      <w:r w:rsidR="006F07BC">
        <w:t xml:space="preserve">has </w:t>
      </w:r>
      <w:r>
        <w:t xml:space="preserve">identified potential </w:t>
      </w:r>
      <w:r w:rsidR="00DE203E">
        <w:t xml:space="preserve">TRS/CSI-RS occasions </w:t>
      </w:r>
      <w:r>
        <w:t xml:space="preserve">as one of the  major areas for RAN1 work </w:t>
      </w:r>
      <w:r>
        <w:fldChar w:fldCharType="begin"/>
      </w:r>
      <w:r>
        <w:instrText xml:space="preserve"> REF _Ref21085748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8B1" w14:paraId="1DF99240" w14:textId="77777777" w:rsidTr="008818B1">
        <w:tc>
          <w:tcPr>
            <w:tcW w:w="9962" w:type="dxa"/>
          </w:tcPr>
          <w:p w14:paraId="0A6C5448" w14:textId="77777777" w:rsidR="008818B1" w:rsidRPr="0008634D" w:rsidRDefault="008818B1" w:rsidP="008818B1">
            <w:pPr>
              <w:numPr>
                <w:ilvl w:val="0"/>
                <w:numId w:val="10"/>
              </w:numPr>
              <w:adjustRightInd/>
              <w:spacing w:after="18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28FE992" w14:textId="2FCFA3F4" w:rsidR="008818B1" w:rsidRPr="0008634D" w:rsidRDefault="00217B99" w:rsidP="00217B99">
            <w:pPr>
              <w:spacing w:after="180"/>
            </w:pPr>
            <w:r>
              <w:t>…</w:t>
            </w:r>
          </w:p>
          <w:p w14:paraId="26005218" w14:textId="77777777" w:rsidR="008818B1" w:rsidRPr="0008634D" w:rsidRDefault="008818B1" w:rsidP="007169FF">
            <w:pPr>
              <w:numPr>
                <w:ilvl w:val="1"/>
                <w:numId w:val="31"/>
              </w:numPr>
              <w:adjustRightInd/>
              <w:spacing w:after="180"/>
              <w:textAlignment w:val="auto"/>
            </w:pPr>
            <w:r w:rsidRPr="0008634D">
              <w:t>Specify means to provide potential TRS/CSI-RS occasion(s) available in connected mode to idle/inactive-mode UEs, minimizing system overhead impact [RAN1]</w:t>
            </w:r>
          </w:p>
          <w:p w14:paraId="755A2434" w14:textId="77777777" w:rsidR="008818B1" w:rsidRPr="0008634D" w:rsidRDefault="008818B1" w:rsidP="008818B1">
            <w:pPr>
              <w:numPr>
                <w:ilvl w:val="0"/>
                <w:numId w:val="11"/>
              </w:numPr>
              <w:spacing w:after="180"/>
            </w:pPr>
            <w:r w:rsidRPr="0008634D">
              <w:t>NOTE: Always-on TRS/CSI-RS transmission by gNodeB is not required</w:t>
            </w:r>
          </w:p>
          <w:p w14:paraId="75DC42BF" w14:textId="13BC5919" w:rsidR="008818B1" w:rsidRDefault="00217B99" w:rsidP="00217B99">
            <w:pPr>
              <w:adjustRightInd/>
              <w:spacing w:after="180"/>
              <w:textAlignment w:val="auto"/>
            </w:pPr>
            <w:r>
              <w:t>…</w:t>
            </w:r>
          </w:p>
        </w:tc>
      </w:tr>
    </w:tbl>
    <w:p w14:paraId="1AFA7147" w14:textId="2A6EBE85" w:rsidR="009937DC" w:rsidRDefault="00B44C40" w:rsidP="00E81878">
      <w:pPr>
        <w:spacing w:before="120"/>
      </w:pPr>
      <w:r>
        <w:t xml:space="preserve">In RAN1 #102-e, discussions were conducted for </w:t>
      </w:r>
      <w:r w:rsidR="00790102">
        <w:t>potential TRS/CSI-RS occasions</w:t>
      </w:r>
      <w:r>
        <w:t xml:space="preserve">. </w:t>
      </w:r>
      <w:r w:rsidR="00CC7454">
        <w:t>Several a</w:t>
      </w:r>
      <w:r w:rsidR="002D426C">
        <w:t xml:space="preserve">greements and conclusions were made as follows. </w:t>
      </w:r>
      <w:r w:rsidR="00426696">
        <w:t>In principle, n</w:t>
      </w:r>
      <w:r w:rsidR="00241495" w:rsidRPr="00241495">
        <w:t>etwork can configure idle/inactive UE to reuse</w:t>
      </w:r>
      <w:r w:rsidR="009D3101">
        <w:t xml:space="preserve"> the</w:t>
      </w:r>
      <w:r w:rsidR="00241495" w:rsidRPr="00241495">
        <w:t xml:space="preserve"> </w:t>
      </w:r>
      <w:r w:rsidR="009D3101" w:rsidRPr="00241495">
        <w:t>RS</w:t>
      </w:r>
      <w:r w:rsidR="009D3101" w:rsidRPr="00241495">
        <w:t xml:space="preserve"> </w:t>
      </w:r>
      <w:r w:rsidR="009D3101">
        <w:t xml:space="preserve">that was first configured to </w:t>
      </w:r>
      <w:r w:rsidR="00241495" w:rsidRPr="00241495">
        <w:t>connected mode UEs</w:t>
      </w:r>
      <w:r w:rsidR="00860F80">
        <w:t xml:space="preserve">. </w:t>
      </w:r>
      <w:r w:rsidR="004E3490">
        <w:t>One</w:t>
      </w:r>
      <w:r w:rsidR="001E7E8C">
        <w:t xml:space="preserve"> </w:t>
      </w:r>
      <w:r w:rsidR="00937398">
        <w:t>main</w:t>
      </w:r>
      <w:r w:rsidR="00937A91">
        <w:t xml:space="preserve"> open problem is whether </w:t>
      </w:r>
      <w:r w:rsidR="001E7E8C">
        <w:t xml:space="preserve">UE should </w:t>
      </w:r>
      <w:r w:rsidR="00241495" w:rsidRPr="00241495">
        <w:t>blind</w:t>
      </w:r>
      <w:r w:rsidR="00627451">
        <w:t>ly</w:t>
      </w:r>
      <w:r w:rsidR="00241495" w:rsidRPr="00241495">
        <w:t xml:space="preserve"> detect the presence of the RS</w:t>
      </w:r>
      <w:r w:rsidR="005D1401">
        <w:t xml:space="preserve">. </w:t>
      </w:r>
      <w:r w:rsidR="004E3490">
        <w:t xml:space="preserve">Another </w:t>
      </w:r>
      <w:r w:rsidR="00051CCF">
        <w:t xml:space="preserve">one </w:t>
      </w:r>
      <w:r w:rsidR="004E3490">
        <w:t xml:space="preserve">is </w:t>
      </w:r>
      <w:r w:rsidR="00425B95">
        <w:t xml:space="preserve">whether and </w:t>
      </w:r>
      <w:r w:rsidR="004E3490">
        <w:t>how n</w:t>
      </w:r>
      <w:r w:rsidR="00241495" w:rsidRPr="00241495">
        <w:t>etwork indicate</w:t>
      </w:r>
      <w:r w:rsidR="00CC1F86">
        <w:t>s</w:t>
      </w:r>
      <w:r w:rsidR="00241495" w:rsidRPr="00241495">
        <w:t xml:space="preserve"> availability/lifetime of the RS</w:t>
      </w:r>
      <w:r w:rsidR="009937D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67C1" w:rsidRPr="00072FEA" w14:paraId="7250871C" w14:textId="77777777" w:rsidTr="005867C1">
        <w:tc>
          <w:tcPr>
            <w:tcW w:w="9962" w:type="dxa"/>
          </w:tcPr>
          <w:p w14:paraId="4903731C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000000"/>
                <w:kern w:val="24"/>
                <w:highlight w:val="green"/>
                <w:lang w:eastAsia="zh-CN"/>
              </w:rPr>
              <w:t>Agreements:</w:t>
            </w:r>
          </w:p>
          <w:p w14:paraId="2463CFF1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 xml:space="preserve">Idle/inactive UE may use the TRS/CSI-RS occasion(s) that are shared to it for functionalities such as: </w:t>
            </w:r>
          </w:p>
          <w:p w14:paraId="242D1111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-  AGC, time/frequency tracking</w:t>
            </w:r>
          </w:p>
          <w:p w14:paraId="6FF47BB6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-  FFS: RRM measurement for serving cell, RRM measurement for neighbor cell, paging reception indication</w:t>
            </w:r>
          </w:p>
          <w:p w14:paraId="113ADA59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highlight w:val="green"/>
                <w:lang w:eastAsia="zh-CN"/>
              </w:rPr>
              <w:t>Agreements:</w:t>
            </w:r>
          </w:p>
          <w:p w14:paraId="19D74B19" w14:textId="77777777" w:rsidR="005867C1" w:rsidRPr="005867C1" w:rsidRDefault="005867C1" w:rsidP="005867C1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color w:val="3253DC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New types/patterns of TRS/CSI-RS are not introduced specifically for idle/inactive mode UE.</w:t>
            </w:r>
          </w:p>
          <w:p w14:paraId="42CB78F5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highlight w:val="green"/>
                <w:lang w:eastAsia="zh-CN"/>
              </w:rPr>
              <w:t>Agreements</w:t>
            </w:r>
            <w:r w:rsidRPr="005867C1">
              <w:rPr>
                <w:color w:val="262626"/>
                <w:kern w:val="24"/>
                <w:lang w:eastAsia="zh-CN"/>
              </w:rPr>
              <w:t>:</w:t>
            </w:r>
          </w:p>
          <w:p w14:paraId="12EC2FAA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 xml:space="preserve">The TRS/CSI-RS occasion(s) that may be for connected mode UEs can be shared to idle/inactive mode UEs. </w:t>
            </w:r>
          </w:p>
          <w:p w14:paraId="09ED4C60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-  Note: It is understood that gNB can potentially share the occasions to idle/inactive (which would just mean it up to NW whether to share or not share).</w:t>
            </w:r>
          </w:p>
          <w:p w14:paraId="6F97BA84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-  Note: It is understood that TRS/CSI-RS in the TRS/CSI-RS occasion(s) may or may not be transmitted.</w:t>
            </w:r>
          </w:p>
          <w:p w14:paraId="2ADB4A46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-  Note: Always-on TRS/CSI-RS transmission by gNodeB is not required</w:t>
            </w:r>
          </w:p>
          <w:p w14:paraId="39BD1DB2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 xml:space="preserve">-  At least TRS/CSI-RS occasion(s) corresponding to periodic TRS is supported </w:t>
            </w:r>
          </w:p>
          <w:p w14:paraId="27290D55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- FFS for other RS types</w:t>
            </w:r>
          </w:p>
          <w:p w14:paraId="6CF13D48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lastRenderedPageBreak/>
              <w:t>- FFS: Whether UE blind detection is required or not.</w:t>
            </w:r>
          </w:p>
          <w:p w14:paraId="7DC8F754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b/>
                <w:bCs/>
                <w:color w:val="262626"/>
                <w:kern w:val="24"/>
                <w:u w:val="single"/>
                <w:lang w:eastAsia="zh-CN"/>
              </w:rPr>
              <w:t>Observation:</w:t>
            </w:r>
          </w:p>
          <w:p w14:paraId="21C53B3E" w14:textId="77777777" w:rsidR="005867C1" w:rsidRPr="005867C1" w:rsidRDefault="005867C1" w:rsidP="005867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867C1">
              <w:rPr>
                <w:color w:val="262626"/>
                <w:kern w:val="24"/>
                <w:lang w:eastAsia="zh-CN"/>
              </w:rPr>
              <w:t>It is up to gNB implementation whether or not to transmit a TRS/CSI-RS to idle/inactive UEs even when the TRS/CSI-RS is not needed by connected UEs (e.g., when there is a connected mode UE in a cell but the UE is no longer using the TRS/CSI-RS, or when there is no longer connected mode UE in a cell, etc.)</w:t>
            </w:r>
          </w:p>
          <w:p w14:paraId="753606BD" w14:textId="77777777" w:rsidR="00072FEA" w:rsidRPr="00072FEA" w:rsidRDefault="00072FEA" w:rsidP="00072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072FEA">
              <w:rPr>
                <w:color w:val="262626"/>
                <w:kern w:val="24"/>
                <w:highlight w:val="green"/>
                <w:lang w:eastAsia="zh-CN"/>
              </w:rPr>
              <w:t>Agreements:</w:t>
            </w:r>
          </w:p>
          <w:p w14:paraId="34AD8476" w14:textId="77777777" w:rsidR="00072FEA" w:rsidRPr="00072FEA" w:rsidRDefault="00072FEA" w:rsidP="00072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072FEA">
              <w:rPr>
                <w:color w:val="262626"/>
                <w:kern w:val="24"/>
                <w:lang w:eastAsia="zh-CN"/>
              </w:rPr>
              <w:t>The configuration of TRS/CSI-RS occasion(s) for idle/inactive mode UE(s) is provided by higher layer signalling</w:t>
            </w:r>
          </w:p>
          <w:p w14:paraId="7FBF69D2" w14:textId="77777777" w:rsidR="00072FEA" w:rsidRPr="00072FEA" w:rsidRDefault="00072FEA" w:rsidP="00072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072FEA">
              <w:rPr>
                <w:color w:val="262626"/>
                <w:kern w:val="24"/>
                <w:lang w:eastAsia="zh-CN"/>
              </w:rPr>
              <w:t>-  FFS higher layer signalling candidates (e.g., SIB, dedicated RRC, RRC release message, etc.)</w:t>
            </w:r>
          </w:p>
          <w:p w14:paraId="6D4B9E03" w14:textId="77777777" w:rsidR="00072FEA" w:rsidRPr="00072FEA" w:rsidRDefault="00072FEA" w:rsidP="00072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072FEA">
              <w:rPr>
                <w:color w:val="262626"/>
                <w:kern w:val="24"/>
                <w:lang w:eastAsia="zh-CN"/>
              </w:rPr>
              <w:t>-  FFS for other signalling candidates (e.g., pre-configuration, etc.)</w:t>
            </w:r>
          </w:p>
          <w:p w14:paraId="08F9DBB2" w14:textId="77777777" w:rsidR="00072FEA" w:rsidRPr="00072FEA" w:rsidRDefault="00072FEA" w:rsidP="00072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072FEA">
              <w:rPr>
                <w:color w:val="262626"/>
                <w:kern w:val="24"/>
                <w:lang w:eastAsia="zh-CN"/>
              </w:rPr>
              <w:t>-  FFS for detailed configuration parameters (e.g., whether and how to reduce the signalling overhead for configuration, etc.)</w:t>
            </w:r>
          </w:p>
          <w:p w14:paraId="3631A422" w14:textId="6C770782" w:rsidR="00072FEA" w:rsidRPr="00072FEA" w:rsidRDefault="00072FEA" w:rsidP="00072FEA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072FEA">
              <w:rPr>
                <w:color w:val="1F497D"/>
                <w:kern w:val="24"/>
                <w:lang w:eastAsia="zh-CN"/>
              </w:rPr>
              <w:t> </w:t>
            </w:r>
            <w:r w:rsidRPr="00072FEA">
              <w:rPr>
                <w:color w:val="262626"/>
                <w:kern w:val="24"/>
                <w:highlight w:val="green"/>
                <w:lang w:eastAsia="zh-CN"/>
              </w:rPr>
              <w:t>Agreements:</w:t>
            </w:r>
          </w:p>
          <w:p w14:paraId="29728299" w14:textId="77777777" w:rsidR="00072FEA" w:rsidRPr="00072FEA" w:rsidRDefault="00072FEA" w:rsidP="00072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072FEA">
              <w:rPr>
                <w:color w:val="000000"/>
                <w:kern w:val="24"/>
                <w:lang w:eastAsia="zh-CN"/>
              </w:rPr>
              <w:t>Further study whether and how to inform the availability of TRS/CSI-RS to idle/inactive mode UE (implicitly or explicitly).</w:t>
            </w:r>
          </w:p>
          <w:p w14:paraId="52647104" w14:textId="535F82F2" w:rsidR="005867C1" w:rsidRPr="00072FEA" w:rsidRDefault="00072FEA" w:rsidP="00072FE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072FEA">
              <w:rPr>
                <w:color w:val="000000"/>
                <w:kern w:val="24"/>
                <w:lang w:eastAsia="zh-CN"/>
              </w:rPr>
              <w:t>- Note: Availability corresponds to the information for whether TRS/CSI-RS is actually transmitted or not.</w:t>
            </w:r>
          </w:p>
        </w:tc>
      </w:tr>
    </w:tbl>
    <w:p w14:paraId="176E1342" w14:textId="3C00B351" w:rsidR="00835B91" w:rsidRPr="0055341F" w:rsidRDefault="00835B91" w:rsidP="00E81878">
      <w:pPr>
        <w:spacing w:before="120"/>
      </w:pPr>
      <w:r w:rsidRPr="00F85496">
        <w:lastRenderedPageBreak/>
        <w:t xml:space="preserve">In this contribution, </w:t>
      </w:r>
      <w:r>
        <w:t xml:space="preserve">we will </w:t>
      </w:r>
      <w:r w:rsidR="00367729">
        <w:t>discuss</w:t>
      </w:r>
      <w:r w:rsidR="00D153B7">
        <w:t xml:space="preserve"> remaining issues for</w:t>
      </w:r>
      <w:r>
        <w:t xml:space="preserve"> TRS/CSI-RS for idle/inactive UE</w:t>
      </w:r>
      <w:r w:rsidR="00866A37">
        <w:t xml:space="preserve"> power saving</w:t>
      </w:r>
      <w:r w:rsidR="00393F6A">
        <w:t xml:space="preserve"> enhancements</w:t>
      </w:r>
      <w:r>
        <w:t>.</w:t>
      </w:r>
    </w:p>
    <w:p w14:paraId="0496C45F" w14:textId="54CD5229" w:rsidR="001E1D15" w:rsidRDefault="008B19D5" w:rsidP="001E1D15">
      <w:pPr>
        <w:pStyle w:val="Heading1"/>
        <w:rPr>
          <w:lang w:val="en-US"/>
        </w:rPr>
      </w:pPr>
      <w:r w:rsidRPr="008B19D5">
        <w:rPr>
          <w:lang w:val="en-US"/>
        </w:rPr>
        <w:t>TRS/CSI-RS design</w:t>
      </w:r>
      <w:r w:rsidR="008F7B14">
        <w:rPr>
          <w:lang w:val="en-US"/>
        </w:rPr>
        <w:t xml:space="preserve"> </w:t>
      </w:r>
    </w:p>
    <w:p w14:paraId="3F1A7B3E" w14:textId="02502A4F" w:rsidR="003E33C9" w:rsidRDefault="00422EAC" w:rsidP="00C81F24">
      <w:pPr>
        <w:rPr>
          <w:lang w:eastAsia="zh-CN"/>
        </w:rPr>
      </w:pPr>
      <w:r>
        <w:rPr>
          <w:lang w:eastAsia="zh-CN"/>
        </w:rPr>
        <w:t xml:space="preserve">With </w:t>
      </w:r>
      <w:r w:rsidR="00682EEF">
        <w:rPr>
          <w:lang w:eastAsia="zh-CN"/>
        </w:rPr>
        <w:t xml:space="preserve">the </w:t>
      </w:r>
      <w:r>
        <w:rPr>
          <w:lang w:eastAsia="zh-CN"/>
        </w:rPr>
        <w:t xml:space="preserve">TRS/CSI-RS for idle/inactive UEs, </w:t>
      </w:r>
      <w:r w:rsidR="00CF2A6F">
        <w:rPr>
          <w:lang w:eastAsia="zh-CN"/>
        </w:rPr>
        <w:t xml:space="preserve">additional </w:t>
      </w:r>
      <w:r w:rsidR="004747E7">
        <w:t xml:space="preserve">power saving </w:t>
      </w:r>
      <w:r>
        <w:t>gain</w:t>
      </w:r>
      <w:r w:rsidR="004747E7">
        <w:t xml:space="preserve"> </w:t>
      </w:r>
      <w:r>
        <w:t xml:space="preserve">may </w:t>
      </w:r>
      <w:r w:rsidR="004747E7">
        <w:t xml:space="preserve">come </w:t>
      </w:r>
      <w:r>
        <w:t xml:space="preserve">from the reduced number of UE wakeups outside the paging occasion (PO) </w:t>
      </w:r>
      <w:r w:rsidR="00D32F93">
        <w:t xml:space="preserve">and </w:t>
      </w:r>
      <w:r w:rsidR="00692B39">
        <w:t>extended deep sleep duration</w:t>
      </w:r>
      <w:r w:rsidR="00787C1E">
        <w:t>.</w:t>
      </w:r>
      <w:r w:rsidR="007D74EC">
        <w:t xml:space="preserve"> </w:t>
      </w:r>
      <w:r w:rsidR="00CB586E">
        <w:t>In</w:t>
      </w:r>
      <w:r w:rsidR="007D74EC">
        <w:t xml:space="preserve"> </w:t>
      </w:r>
      <w:r w:rsidR="007D74EC">
        <w:rPr>
          <w:lang w:eastAsia="zh-CN"/>
        </w:rPr>
        <w:t xml:space="preserve">idle/inactive </w:t>
      </w:r>
      <w:r w:rsidR="00CB586E">
        <w:rPr>
          <w:lang w:eastAsia="zh-CN"/>
        </w:rPr>
        <w:t>mode</w:t>
      </w:r>
      <w:r w:rsidR="007D74EC">
        <w:rPr>
          <w:lang w:eastAsia="zh-CN"/>
        </w:rPr>
        <w:t xml:space="preserve">, the </w:t>
      </w:r>
      <w:r w:rsidR="008678AB">
        <w:rPr>
          <w:lang w:eastAsia="zh-CN"/>
        </w:rPr>
        <w:t>main</w:t>
      </w:r>
      <w:r w:rsidR="007D74EC">
        <w:rPr>
          <w:lang w:eastAsia="zh-CN"/>
        </w:rPr>
        <w:t xml:space="preserve"> reason for </w:t>
      </w:r>
      <w:r w:rsidR="00CB586E">
        <w:rPr>
          <w:lang w:eastAsia="zh-CN"/>
        </w:rPr>
        <w:t xml:space="preserve">the </w:t>
      </w:r>
      <w:r w:rsidR="007D74EC">
        <w:rPr>
          <w:lang w:eastAsia="zh-CN"/>
        </w:rPr>
        <w:t>UE to wake up is to decode SSBs for time, frequency tracking loops</w:t>
      </w:r>
      <w:r w:rsidR="00BB5468">
        <w:rPr>
          <w:lang w:eastAsia="zh-CN"/>
        </w:rPr>
        <w:t>,</w:t>
      </w:r>
      <w:r w:rsidR="007D74EC">
        <w:rPr>
          <w:lang w:eastAsia="zh-CN"/>
        </w:rPr>
        <w:t xml:space="preserve"> AGC update</w:t>
      </w:r>
      <w:r w:rsidR="00BB5468">
        <w:rPr>
          <w:lang w:eastAsia="zh-CN"/>
        </w:rPr>
        <w:t xml:space="preserve"> and RRM measurement</w:t>
      </w:r>
      <w:r w:rsidR="007D74EC">
        <w:rPr>
          <w:lang w:eastAsia="zh-CN"/>
        </w:rPr>
        <w:t xml:space="preserve">. </w:t>
      </w:r>
      <w:r w:rsidR="006950AB">
        <w:rPr>
          <w:lang w:eastAsia="zh-CN"/>
        </w:rPr>
        <w:t xml:space="preserve">In addition, if </w:t>
      </w:r>
      <w:r w:rsidR="00ED294E">
        <w:rPr>
          <w:lang w:eastAsia="zh-CN"/>
        </w:rPr>
        <w:t>the</w:t>
      </w:r>
      <w:r w:rsidR="006950AB">
        <w:rPr>
          <w:lang w:eastAsia="zh-CN"/>
        </w:rPr>
        <w:t xml:space="preserve"> SSB is very close to the PO, the UE can wake up once to receive the SSB and </w:t>
      </w:r>
      <w:r w:rsidR="00F26D8C">
        <w:rPr>
          <w:lang w:eastAsia="zh-CN"/>
        </w:rPr>
        <w:t>continue to process the PO</w:t>
      </w:r>
      <w:r w:rsidR="007B4A51">
        <w:rPr>
          <w:lang w:eastAsia="zh-CN"/>
        </w:rPr>
        <w:t>.</w:t>
      </w:r>
      <w:r w:rsidR="00A3131F">
        <w:rPr>
          <w:lang w:eastAsia="zh-CN"/>
        </w:rPr>
        <w:t xml:space="preserve"> </w:t>
      </w:r>
    </w:p>
    <w:p w14:paraId="67C68797" w14:textId="6E612D34" w:rsidR="00ED294E" w:rsidRDefault="00BC46C7" w:rsidP="00C81F24">
      <w:pPr>
        <w:rPr>
          <w:lang w:eastAsia="zh-CN"/>
        </w:rPr>
      </w:pPr>
      <w:r>
        <w:t xml:space="preserve">Because </w:t>
      </w:r>
      <w:r w:rsidR="009E073D">
        <w:t xml:space="preserve">the </w:t>
      </w:r>
      <w:r w:rsidR="00EF13AC">
        <w:t>TRS has</w:t>
      </w:r>
      <w:r w:rsidR="0057204B">
        <w:t xml:space="preserve"> a smaller</w:t>
      </w:r>
      <w:r w:rsidR="00EF13AC">
        <w:t xml:space="preserve"> number of REs per RB than that of the SSB, </w:t>
      </w:r>
      <w:r w:rsidR="00AB44CF">
        <w:t xml:space="preserve">the </w:t>
      </w:r>
      <w:r w:rsidR="009E073D">
        <w:t xml:space="preserve">TRS may not </w:t>
      </w:r>
      <w:r w:rsidR="00A81C78">
        <w:t xml:space="preserve">always </w:t>
      </w:r>
      <w:r w:rsidR="009E073D">
        <w:t xml:space="preserve">have as many REs as the SSB </w:t>
      </w:r>
      <w:r w:rsidR="00044D5A">
        <w:t>for example</w:t>
      </w:r>
      <w:r w:rsidR="009E073D">
        <w:t xml:space="preserve"> with</w:t>
      </w:r>
      <w:r w:rsidR="00512290">
        <w:t>in</w:t>
      </w:r>
      <w:r w:rsidR="009E073D">
        <w:t xml:space="preserve"> a </w:t>
      </w:r>
      <w:r w:rsidR="0011759F">
        <w:t xml:space="preserve">bandwidth of </w:t>
      </w:r>
      <w:r w:rsidR="009E073D">
        <w:t>52 RBs.</w:t>
      </w:r>
      <w:r w:rsidR="00A3131F">
        <w:t xml:space="preserve"> </w:t>
      </w:r>
      <w:r w:rsidR="00B41B2C">
        <w:t xml:space="preserve">On the other hand, the TRS has a wider time span than the SSB. </w:t>
      </w:r>
      <w:r w:rsidR="00427222">
        <w:t xml:space="preserve">Then whether </w:t>
      </w:r>
      <w:r w:rsidR="00427222">
        <w:rPr>
          <w:rFonts w:hint="eastAsia"/>
          <w:lang w:eastAsia="zh-CN"/>
        </w:rPr>
        <w:t>t</w:t>
      </w:r>
      <w:r w:rsidR="00427222">
        <w:rPr>
          <w:lang w:eastAsia="zh-CN"/>
        </w:rPr>
        <w:t xml:space="preserve">he TRS can </w:t>
      </w:r>
      <w:r w:rsidR="004F545C">
        <w:rPr>
          <w:lang w:eastAsia="zh-CN"/>
        </w:rPr>
        <w:t xml:space="preserve">outperform </w:t>
      </w:r>
      <w:r w:rsidR="00427222">
        <w:rPr>
          <w:lang w:eastAsia="zh-CN"/>
        </w:rPr>
        <w:t xml:space="preserve">the SSB depends on whether </w:t>
      </w:r>
      <w:r w:rsidR="004F545C">
        <w:rPr>
          <w:lang w:eastAsia="zh-CN"/>
        </w:rPr>
        <w:t xml:space="preserve">more processing gain can be achieved </w:t>
      </w:r>
      <w:r w:rsidR="00BE48B3">
        <w:rPr>
          <w:lang w:eastAsia="zh-CN"/>
        </w:rPr>
        <w:t>from</w:t>
      </w:r>
      <w:r w:rsidR="004F545C">
        <w:rPr>
          <w:lang w:eastAsia="zh-CN"/>
        </w:rPr>
        <w:t xml:space="preserve"> channel frequency diversity and finer</w:t>
      </w:r>
      <w:r w:rsidR="007E3EDC">
        <w:rPr>
          <w:lang w:eastAsia="zh-CN"/>
        </w:rPr>
        <w:t xml:space="preserve"> </w:t>
      </w:r>
      <w:r w:rsidR="00022881">
        <w:rPr>
          <w:lang w:eastAsia="zh-CN"/>
        </w:rPr>
        <w:t>(</w:t>
      </w:r>
      <w:r w:rsidR="007E3EDC">
        <w:rPr>
          <w:lang w:eastAsia="zh-CN"/>
        </w:rPr>
        <w:t>but narrower range</w:t>
      </w:r>
      <w:r w:rsidR="00022881">
        <w:rPr>
          <w:lang w:eastAsia="zh-CN"/>
        </w:rPr>
        <w:t>)</w:t>
      </w:r>
      <w:r w:rsidR="004F545C">
        <w:rPr>
          <w:lang w:eastAsia="zh-CN"/>
        </w:rPr>
        <w:t xml:space="preserve"> frequency </w:t>
      </w:r>
      <w:r w:rsidR="00B93E9D">
        <w:rPr>
          <w:lang w:eastAsia="zh-CN"/>
        </w:rPr>
        <w:t xml:space="preserve">error </w:t>
      </w:r>
      <w:r w:rsidR="004F545C">
        <w:rPr>
          <w:lang w:eastAsia="zh-CN"/>
        </w:rPr>
        <w:t>estimation</w:t>
      </w:r>
      <w:r w:rsidR="00CD31EE">
        <w:rPr>
          <w:lang w:eastAsia="zh-CN"/>
        </w:rPr>
        <w:t xml:space="preserve"> due to the wider time span</w:t>
      </w:r>
      <w:r w:rsidR="00E7409D">
        <w:rPr>
          <w:lang w:eastAsia="zh-CN"/>
        </w:rPr>
        <w:t xml:space="preserve">. </w:t>
      </w:r>
      <w:r w:rsidR="00136B17">
        <w:rPr>
          <w:lang w:eastAsia="zh-CN"/>
        </w:rPr>
        <w:t xml:space="preserve">In comparison to </w:t>
      </w:r>
      <w:r w:rsidR="009721E0">
        <w:rPr>
          <w:lang w:eastAsia="zh-CN"/>
        </w:rPr>
        <w:t xml:space="preserve">PDSCH, </w:t>
      </w:r>
      <w:r w:rsidR="009E5A13">
        <w:rPr>
          <w:lang w:eastAsia="zh-CN"/>
        </w:rPr>
        <w:t xml:space="preserve">there is more flexibility for </w:t>
      </w:r>
      <w:r w:rsidR="009721E0">
        <w:rPr>
          <w:lang w:eastAsia="zh-CN"/>
        </w:rPr>
        <w:t xml:space="preserve">PDCCH </w:t>
      </w:r>
      <w:r w:rsidR="001A677A">
        <w:rPr>
          <w:lang w:eastAsia="zh-CN"/>
        </w:rPr>
        <w:t xml:space="preserve">to </w:t>
      </w:r>
      <w:r w:rsidR="009721E0">
        <w:rPr>
          <w:lang w:eastAsia="zh-CN"/>
        </w:rPr>
        <w:t xml:space="preserve">be more reliably decoded in presence of timing and frequency errors. </w:t>
      </w:r>
      <w:r w:rsidR="003A7D06">
        <w:rPr>
          <w:lang w:eastAsia="zh-CN"/>
        </w:rPr>
        <w:t>Therefore, PDSCH benefits more from additional TRS/CSI-RS than PDCCH if TRS/CSI-RS can provide better tracking loop quality than SSBs.</w:t>
      </w:r>
    </w:p>
    <w:p w14:paraId="22E59E64" w14:textId="2557A107" w:rsidR="00575B81" w:rsidRPr="00575B81" w:rsidRDefault="00575B81" w:rsidP="00FA7ED0">
      <w:r w:rsidRPr="00575B81">
        <w:t xml:space="preserve">Based </w:t>
      </w:r>
      <w:r w:rsidR="001100D1">
        <w:t xml:space="preserve">on </w:t>
      </w:r>
      <w:r w:rsidRPr="00575B81">
        <w:t xml:space="preserve">these discussions, we </w:t>
      </w:r>
      <w:r w:rsidR="00D01D3D">
        <w:t>have</w:t>
      </w:r>
      <w:r w:rsidRPr="00575B81">
        <w:t xml:space="preserve"> following observations.</w:t>
      </w:r>
    </w:p>
    <w:p w14:paraId="2E4FFE78" w14:textId="250351C0" w:rsidR="00807FE4" w:rsidRPr="00FA7ED0" w:rsidRDefault="00A07F49" w:rsidP="00E81878">
      <w:pPr>
        <w:spacing w:before="120"/>
        <w:rPr>
          <w:b/>
          <w:bCs/>
        </w:rPr>
      </w:pPr>
      <w:bookmarkStart w:id="1" w:name="o1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FC23F5">
        <w:rPr>
          <w:b/>
          <w:bCs/>
          <w:noProof/>
        </w:rPr>
        <w:t>1</w:t>
      </w:r>
      <w:r w:rsidRPr="00FA7ED0">
        <w:rPr>
          <w:b/>
          <w:bCs/>
        </w:rPr>
        <w:fldChar w:fldCharType="end"/>
      </w:r>
      <w:r w:rsidR="00807FE4" w:rsidRPr="00FA7ED0">
        <w:rPr>
          <w:b/>
          <w:bCs/>
        </w:rPr>
        <w:t xml:space="preserve">: Power saving gain of additional TRS/CSI-RS depends on the number of SSBs </w:t>
      </w:r>
      <w:r w:rsidR="00675E8C">
        <w:rPr>
          <w:b/>
          <w:bCs/>
        </w:rPr>
        <w:t>needed</w:t>
      </w:r>
      <w:r w:rsidR="00BD711A">
        <w:rPr>
          <w:b/>
          <w:bCs/>
        </w:rPr>
        <w:t xml:space="preserve"> for</w:t>
      </w:r>
      <w:r w:rsidR="00807FE4" w:rsidRPr="00FA7ED0">
        <w:rPr>
          <w:b/>
          <w:bCs/>
        </w:rPr>
        <w:t xml:space="preserve"> loop update </w:t>
      </w:r>
      <w:r w:rsidR="00341AC0">
        <w:rPr>
          <w:b/>
          <w:bCs/>
        </w:rPr>
        <w:t xml:space="preserve">in the specific channel condition or for the specific UE implementation </w:t>
      </w:r>
      <w:r w:rsidR="00807FE4" w:rsidRPr="00FA7ED0">
        <w:rPr>
          <w:b/>
          <w:bCs/>
        </w:rPr>
        <w:t>and location of the TRS/CSI-RS relative to the PO.</w:t>
      </w:r>
    </w:p>
    <w:p w14:paraId="4DE20E8B" w14:textId="4F9CC702" w:rsidR="00807FE4" w:rsidRPr="00FA7ED0" w:rsidRDefault="00807FE4" w:rsidP="00FA7ED0">
      <w:pPr>
        <w:rPr>
          <w:b/>
          <w:bCs/>
        </w:rPr>
      </w:pPr>
      <w:bookmarkStart w:id="2" w:name="o2"/>
      <w:bookmarkEnd w:id="1"/>
      <w:r w:rsidRPr="00FA7ED0">
        <w:rPr>
          <w:b/>
          <w:bCs/>
        </w:rPr>
        <w:t>Observation</w:t>
      </w:r>
      <w:r w:rsidR="00A07F49" w:rsidRPr="00FA7ED0">
        <w:rPr>
          <w:b/>
          <w:bCs/>
        </w:rPr>
        <w:t xml:space="preserve"> </w:t>
      </w:r>
      <w:r w:rsidR="00A07F49" w:rsidRPr="00FA7ED0">
        <w:rPr>
          <w:b/>
          <w:bCs/>
        </w:rPr>
        <w:fldChar w:fldCharType="begin"/>
      </w:r>
      <w:r w:rsidR="00A07F49" w:rsidRPr="00FA7ED0">
        <w:rPr>
          <w:b/>
          <w:bCs/>
        </w:rPr>
        <w:instrText xml:space="preserve"> SEQ Observation \* ARABIC </w:instrText>
      </w:r>
      <w:r w:rsidR="00A07F49" w:rsidRPr="00FA7ED0">
        <w:rPr>
          <w:b/>
          <w:bCs/>
        </w:rPr>
        <w:fldChar w:fldCharType="separate"/>
      </w:r>
      <w:r w:rsidR="00DE7515">
        <w:rPr>
          <w:b/>
          <w:bCs/>
          <w:noProof/>
        </w:rPr>
        <w:t>2</w:t>
      </w:r>
      <w:r w:rsidR="00A07F49" w:rsidRPr="00FA7ED0">
        <w:rPr>
          <w:b/>
          <w:bCs/>
        </w:rPr>
        <w:fldChar w:fldCharType="end"/>
      </w:r>
      <w:r w:rsidRPr="00FA7ED0">
        <w:rPr>
          <w:b/>
          <w:bCs/>
        </w:rPr>
        <w:t xml:space="preserve">: Whether </w:t>
      </w:r>
      <w:r w:rsidR="00046AA3">
        <w:rPr>
          <w:b/>
          <w:bCs/>
        </w:rPr>
        <w:t xml:space="preserve">a </w:t>
      </w:r>
      <w:r w:rsidRPr="00FA7ED0">
        <w:rPr>
          <w:b/>
          <w:bCs/>
        </w:rPr>
        <w:t xml:space="preserve">TRS/CSI-RS can provide more processing gain than </w:t>
      </w:r>
      <w:r w:rsidR="003D3312">
        <w:rPr>
          <w:b/>
          <w:bCs/>
        </w:rPr>
        <w:t>a</w:t>
      </w:r>
      <w:r w:rsidRPr="00FA7ED0">
        <w:rPr>
          <w:b/>
          <w:bCs/>
        </w:rPr>
        <w:t xml:space="preserve"> SSB depends on channel frequency selectivity</w:t>
      </w:r>
      <w:r w:rsidR="008D07D4">
        <w:rPr>
          <w:b/>
          <w:bCs/>
        </w:rPr>
        <w:t>,</w:t>
      </w:r>
      <w:r w:rsidRPr="00FA7ED0">
        <w:rPr>
          <w:b/>
          <w:bCs/>
        </w:rPr>
        <w:t xml:space="preserve"> bandwidth of the TRS/CSI-RS</w:t>
      </w:r>
      <w:r w:rsidR="008D07D4">
        <w:rPr>
          <w:b/>
          <w:bCs/>
        </w:rPr>
        <w:t xml:space="preserve"> and frequency drift</w:t>
      </w:r>
      <w:r w:rsidR="00821E39">
        <w:rPr>
          <w:b/>
          <w:bCs/>
        </w:rPr>
        <w:t>ing</w:t>
      </w:r>
      <w:r w:rsidR="008D07D4">
        <w:rPr>
          <w:b/>
          <w:bCs/>
        </w:rPr>
        <w:t xml:space="preserve"> rate</w:t>
      </w:r>
      <w:r w:rsidRPr="00FA7ED0">
        <w:rPr>
          <w:b/>
          <w:bCs/>
        </w:rPr>
        <w:t>.</w:t>
      </w:r>
    </w:p>
    <w:p w14:paraId="7454D93D" w14:textId="75C6D70B" w:rsidR="00807FE4" w:rsidRPr="00FA7ED0" w:rsidRDefault="00807FE4" w:rsidP="00FA7ED0">
      <w:pPr>
        <w:rPr>
          <w:b/>
          <w:bCs/>
        </w:rPr>
      </w:pPr>
      <w:bookmarkStart w:id="3" w:name="o3"/>
      <w:bookmarkEnd w:id="2"/>
      <w:r w:rsidRPr="00FA7ED0">
        <w:rPr>
          <w:b/>
          <w:bCs/>
        </w:rPr>
        <w:t>Observation</w:t>
      </w:r>
      <w:r w:rsidR="00A07F49" w:rsidRPr="00FA7ED0">
        <w:rPr>
          <w:b/>
          <w:bCs/>
        </w:rPr>
        <w:t xml:space="preserve"> </w:t>
      </w:r>
      <w:r w:rsidR="00A07F49" w:rsidRPr="00FA7ED0">
        <w:rPr>
          <w:b/>
          <w:bCs/>
        </w:rPr>
        <w:fldChar w:fldCharType="begin"/>
      </w:r>
      <w:r w:rsidR="00A07F49" w:rsidRPr="00FA7ED0">
        <w:rPr>
          <w:b/>
          <w:bCs/>
        </w:rPr>
        <w:instrText xml:space="preserve"> SEQ Observation \* ARABIC </w:instrText>
      </w:r>
      <w:r w:rsidR="00A07F49" w:rsidRPr="00FA7ED0">
        <w:rPr>
          <w:b/>
          <w:bCs/>
        </w:rPr>
        <w:fldChar w:fldCharType="separate"/>
      </w:r>
      <w:r w:rsidR="00DE7515">
        <w:rPr>
          <w:b/>
          <w:bCs/>
          <w:noProof/>
        </w:rPr>
        <w:t>3</w:t>
      </w:r>
      <w:r w:rsidR="00A07F49" w:rsidRPr="00FA7ED0">
        <w:rPr>
          <w:b/>
          <w:bCs/>
        </w:rPr>
        <w:fldChar w:fldCharType="end"/>
      </w:r>
      <w:r w:rsidRPr="00FA7ED0">
        <w:rPr>
          <w:b/>
          <w:bCs/>
        </w:rPr>
        <w:t>: TRS/CSI</w:t>
      </w:r>
      <w:r w:rsidR="00494263">
        <w:rPr>
          <w:b/>
          <w:bCs/>
        </w:rPr>
        <w:t>-</w:t>
      </w:r>
      <w:r w:rsidRPr="00FA7ED0">
        <w:rPr>
          <w:b/>
          <w:bCs/>
        </w:rPr>
        <w:t>RS is especially beneficial for decoding broadcast PDSCH.</w:t>
      </w:r>
    </w:p>
    <w:bookmarkEnd w:id="3"/>
    <w:p w14:paraId="3DC16DB5" w14:textId="777DAAAD" w:rsidR="005200BF" w:rsidRPr="00954DB8" w:rsidRDefault="00FB58D5" w:rsidP="00E81878">
      <w:pPr>
        <w:spacing w:before="120"/>
      </w:pPr>
      <w:r>
        <w:t>With the observation that t</w:t>
      </w:r>
      <w:r w:rsidR="00954DB8" w:rsidRPr="00954DB8">
        <w:t xml:space="preserve">he UE </w:t>
      </w:r>
      <w:r w:rsidR="00EF199A">
        <w:t>benefits from the additional TRS/CSI-RS</w:t>
      </w:r>
      <w:r w:rsidR="00DC1347">
        <w:t xml:space="preserve"> mainly</w:t>
      </w:r>
      <w:r w:rsidR="00EF199A">
        <w:t xml:space="preserve"> for PDSCH decoding</w:t>
      </w:r>
      <w:r>
        <w:t>,</w:t>
      </w:r>
      <w:r w:rsidR="00EF199A">
        <w:t xml:space="preserve"> </w:t>
      </w:r>
      <w:r>
        <w:t xml:space="preserve">then, </w:t>
      </w:r>
      <w:r w:rsidR="0078572D">
        <w:t>the</w:t>
      </w:r>
      <w:r w:rsidR="00EF199A">
        <w:t xml:space="preserve"> TRS/CSI-RS</w:t>
      </w:r>
      <w:r w:rsidR="0078572D">
        <w:t xml:space="preserve"> is not needed</w:t>
      </w:r>
      <w:r w:rsidR="00C12FC3">
        <w:t xml:space="preserve"> and </w:t>
      </w:r>
      <w:r w:rsidR="0078572D">
        <w:t>even</w:t>
      </w:r>
      <w:r w:rsidR="00C12FC3">
        <w:t xml:space="preserve"> the SSB </w:t>
      </w:r>
      <w:r w:rsidR="0078572D">
        <w:t xml:space="preserve">needs not to be processed </w:t>
      </w:r>
      <w:r w:rsidR="00C12FC3">
        <w:t xml:space="preserve">very </w:t>
      </w:r>
      <w:r w:rsidR="006357C2">
        <w:t>frequently</w:t>
      </w:r>
      <w:r w:rsidR="00B345B8">
        <w:t xml:space="preserve"> if PDSCH is not transmitted</w:t>
      </w:r>
      <w:r w:rsidR="00D93606">
        <w:t>.</w:t>
      </w:r>
      <w:r w:rsidR="0078572D">
        <w:t xml:space="preserve"> </w:t>
      </w:r>
      <w:r w:rsidR="00071C0A">
        <w:t>I</w:t>
      </w:r>
      <w:r w:rsidR="00B35C76">
        <w:t xml:space="preserve">t is reasonable </w:t>
      </w:r>
      <w:r w:rsidR="00C22EFC">
        <w:t xml:space="preserve">that </w:t>
      </w:r>
      <w:r w:rsidR="0027135E">
        <w:t>the UE only needs to assume the TRS/CSI-RS is present for a PO when paging message is transmitted to the UE.</w:t>
      </w:r>
      <w:r w:rsidR="00B35C76">
        <w:t xml:space="preserve"> </w:t>
      </w:r>
    </w:p>
    <w:p w14:paraId="1ACE1876" w14:textId="103543FC" w:rsidR="001E1D15" w:rsidRDefault="0020171D" w:rsidP="00C1783A">
      <w:pPr>
        <w:spacing w:before="120"/>
        <w:rPr>
          <w:b/>
          <w:bCs/>
          <w:lang w:eastAsia="zh-CN"/>
        </w:rPr>
      </w:pPr>
      <w:bookmarkStart w:id="4" w:name="_Toc47536195"/>
      <w:bookmarkStart w:id="5" w:name="p1"/>
      <w:r w:rsidRPr="008C656A">
        <w:rPr>
          <w:b/>
          <w:bCs/>
        </w:rPr>
        <w:t xml:space="preserve">Proposal </w:t>
      </w:r>
      <w:r w:rsidRPr="008C656A">
        <w:rPr>
          <w:b/>
          <w:bCs/>
        </w:rPr>
        <w:fldChar w:fldCharType="begin"/>
      </w:r>
      <w:r w:rsidRPr="008C656A">
        <w:rPr>
          <w:b/>
          <w:bCs/>
        </w:rPr>
        <w:instrText xml:space="preserve"> SEQ Proposal \* ARABIC </w:instrText>
      </w:r>
      <w:r w:rsidRPr="008C656A">
        <w:rPr>
          <w:b/>
          <w:bCs/>
        </w:rPr>
        <w:fldChar w:fldCharType="separate"/>
      </w:r>
      <w:r w:rsidR="00DE7515">
        <w:rPr>
          <w:b/>
          <w:bCs/>
          <w:noProof/>
        </w:rPr>
        <w:t>1</w:t>
      </w:r>
      <w:r w:rsidRPr="008C656A">
        <w:rPr>
          <w:b/>
          <w:bCs/>
          <w:noProof/>
        </w:rPr>
        <w:fldChar w:fldCharType="end"/>
      </w:r>
      <w:r w:rsidRPr="008C656A">
        <w:rPr>
          <w:b/>
          <w:bCs/>
          <w:lang w:eastAsia="zh-CN"/>
        </w:rPr>
        <w:t>:</w:t>
      </w:r>
      <w:r w:rsidR="007002CF">
        <w:rPr>
          <w:b/>
          <w:bCs/>
          <w:lang w:eastAsia="zh-CN"/>
        </w:rPr>
        <w:t xml:space="preserve"> </w:t>
      </w:r>
      <w:r w:rsidR="007002CF" w:rsidRPr="007002CF">
        <w:rPr>
          <w:b/>
          <w:bCs/>
          <w:lang w:eastAsia="zh-CN"/>
        </w:rPr>
        <w:t>UE assumes TRS/CSI-RS is transmitted only when page message is transmitted for the UE</w:t>
      </w:r>
      <w:r w:rsidR="00426556">
        <w:rPr>
          <w:b/>
          <w:bCs/>
          <w:lang w:eastAsia="zh-CN"/>
        </w:rPr>
        <w:t>.</w:t>
      </w:r>
      <w:bookmarkEnd w:id="4"/>
      <w:r w:rsidR="00426556">
        <w:rPr>
          <w:b/>
          <w:bCs/>
          <w:lang w:eastAsia="zh-CN"/>
        </w:rPr>
        <w:t xml:space="preserve"> </w:t>
      </w:r>
      <w:r w:rsidR="007F1DF3">
        <w:rPr>
          <w:b/>
          <w:bCs/>
          <w:lang w:eastAsia="zh-CN"/>
        </w:rPr>
        <w:t>I</w:t>
      </w:r>
      <w:r w:rsidR="009926A8">
        <w:rPr>
          <w:b/>
          <w:bCs/>
          <w:lang w:eastAsia="zh-CN"/>
        </w:rPr>
        <w:t>n this sense</w:t>
      </w:r>
      <w:r w:rsidR="007F1DF3">
        <w:rPr>
          <w:b/>
          <w:bCs/>
          <w:lang w:eastAsia="zh-CN"/>
        </w:rPr>
        <w:t>, the TRS/CSI-RS can act as a paging early indication.</w:t>
      </w:r>
    </w:p>
    <w:bookmarkEnd w:id="5"/>
    <w:p w14:paraId="49D8461B" w14:textId="15BC5024" w:rsidR="00F97FC5" w:rsidRDefault="003C712E" w:rsidP="003C712E">
      <w:r w:rsidRPr="003C712E">
        <w:lastRenderedPageBreak/>
        <w:t xml:space="preserve">As discussed above, </w:t>
      </w:r>
      <w:r>
        <w:t xml:space="preserve">it is beneficial to have a TRS/CSI-RS close to or even overlap with the page message. </w:t>
      </w:r>
      <w:r w:rsidR="0060384E">
        <w:t xml:space="preserve">If TRS/CSI-RS is overlapping with the PDSCH, UE can minimize RF on time </w:t>
      </w:r>
      <w:r w:rsidR="002C6F53">
        <w:t xml:space="preserve">for </w:t>
      </w:r>
      <w:r w:rsidR="007F7178">
        <w:t>processing the signal/channel</w:t>
      </w:r>
      <w:r w:rsidR="00DE6A45">
        <w:t xml:space="preserve"> together</w:t>
      </w:r>
      <w:r w:rsidR="002C6F53">
        <w:t>.</w:t>
      </w:r>
      <w:r w:rsidR="00DD2765">
        <w:t xml:space="preserve"> This has distinct power saving advantage as evident from the power model</w:t>
      </w:r>
      <w:r w:rsidR="003E63BC">
        <w:t xml:space="preserve"> </w:t>
      </w:r>
      <w:r w:rsidR="003E63BC">
        <w:fldChar w:fldCharType="begin"/>
      </w:r>
      <w:r w:rsidR="003E63BC">
        <w:instrText xml:space="preserve"> REF _Ref47716327 \r \h </w:instrText>
      </w:r>
      <w:r w:rsidR="003E63BC">
        <w:fldChar w:fldCharType="separate"/>
      </w:r>
      <w:r w:rsidR="00DE7515">
        <w:t>[2]</w:t>
      </w:r>
      <w:r w:rsidR="003E63BC">
        <w:fldChar w:fldCharType="end"/>
      </w:r>
      <w:r w:rsidR="00F97FC5">
        <w:t xml:space="preserve">: </w:t>
      </w:r>
    </w:p>
    <w:p w14:paraId="5C97EE0E" w14:textId="77777777" w:rsidR="00F97FC5" w:rsidRPr="00763E54" w:rsidRDefault="00F97FC5" w:rsidP="00F97FC5">
      <w:pPr>
        <w:pStyle w:val="ListParagraph"/>
        <w:numPr>
          <w:ilvl w:val="0"/>
          <w:numId w:val="19"/>
        </w:numPr>
        <w:rPr>
          <w:i/>
          <w:iCs/>
        </w:rPr>
      </w:pPr>
      <w:r w:rsidRPr="00763E54">
        <w:rPr>
          <w:i/>
          <w:iCs/>
        </w:rPr>
        <w:t>For non-RRM evaluation, for “PDCCH+PDSCH” concurrent in the same slot as “SSB or CSI-RS processing”, assume “PDCCH+PDSCH” power</w:t>
      </w:r>
    </w:p>
    <w:p w14:paraId="1C4BADAD" w14:textId="767832A5" w:rsidR="0060384E" w:rsidRDefault="00F97FC5" w:rsidP="00BF7F3D">
      <w:pPr>
        <w:pStyle w:val="ListParagraph"/>
        <w:numPr>
          <w:ilvl w:val="0"/>
          <w:numId w:val="19"/>
        </w:numPr>
      </w:pPr>
      <w:r w:rsidRPr="005E461D">
        <w:rPr>
          <w:i/>
          <w:iCs/>
        </w:rPr>
        <w:t>For non-RRM evaluation, for “PDSCH only” concurrent in the same slot as “SSB or CSI-RS processing”, assume “PDSCH only” power</w:t>
      </w:r>
      <w:r w:rsidR="00DD2765">
        <w:t xml:space="preserve"> </w:t>
      </w:r>
    </w:p>
    <w:p w14:paraId="3DE71F41" w14:textId="513EE589" w:rsidR="00491859" w:rsidRDefault="00491859" w:rsidP="00C1783A">
      <w:pPr>
        <w:spacing w:before="120"/>
        <w:rPr>
          <w:b/>
          <w:bCs/>
          <w:lang w:eastAsia="zh-CN"/>
        </w:rPr>
      </w:pPr>
      <w:bookmarkStart w:id="6" w:name="o4"/>
      <w:r w:rsidRPr="00494263">
        <w:rPr>
          <w:b/>
          <w:bCs/>
        </w:rPr>
        <w:t xml:space="preserve">Observation </w:t>
      </w:r>
      <w:r w:rsidRPr="00494263">
        <w:rPr>
          <w:b/>
          <w:bCs/>
        </w:rPr>
        <w:fldChar w:fldCharType="begin"/>
      </w:r>
      <w:r w:rsidRPr="00494263">
        <w:rPr>
          <w:b/>
          <w:bCs/>
        </w:rPr>
        <w:instrText xml:space="preserve"> SEQ Observation \* ARABIC </w:instrText>
      </w:r>
      <w:r w:rsidRPr="00494263">
        <w:rPr>
          <w:b/>
          <w:bCs/>
        </w:rPr>
        <w:fldChar w:fldCharType="separate"/>
      </w:r>
      <w:r w:rsidR="00FC23F5">
        <w:rPr>
          <w:b/>
          <w:bCs/>
          <w:noProof/>
        </w:rPr>
        <w:t>4</w:t>
      </w:r>
      <w:r w:rsidRPr="00494263">
        <w:rPr>
          <w:b/>
          <w:bCs/>
        </w:rPr>
        <w:fldChar w:fldCharType="end"/>
      </w:r>
      <w:r w:rsidRPr="00494263">
        <w:rPr>
          <w:b/>
          <w:bCs/>
        </w:rPr>
        <w:t xml:space="preserve">: </w:t>
      </w:r>
      <w:r>
        <w:rPr>
          <w:b/>
          <w:bCs/>
        </w:rPr>
        <w:t xml:space="preserve">From power saving perspective, it is </w:t>
      </w:r>
      <w:r w:rsidRPr="00494263">
        <w:rPr>
          <w:b/>
          <w:bCs/>
          <w:lang w:eastAsia="zh-CN"/>
        </w:rPr>
        <w:t>prefer</w:t>
      </w:r>
      <w:r>
        <w:rPr>
          <w:b/>
          <w:bCs/>
          <w:lang w:eastAsia="zh-CN"/>
        </w:rPr>
        <w:t>red to have</w:t>
      </w:r>
      <w:r w:rsidRPr="00494263">
        <w:rPr>
          <w:b/>
          <w:bCs/>
          <w:lang w:eastAsia="zh-CN"/>
        </w:rPr>
        <w:t xml:space="preserve"> the TRS overlap</w:t>
      </w:r>
      <w:r>
        <w:rPr>
          <w:b/>
          <w:bCs/>
          <w:lang w:eastAsia="zh-CN"/>
        </w:rPr>
        <w:t xml:space="preserve"> with </w:t>
      </w:r>
      <w:r w:rsidRPr="00494263">
        <w:rPr>
          <w:b/>
          <w:bCs/>
          <w:lang w:eastAsia="zh-CN"/>
        </w:rPr>
        <w:t>or</w:t>
      </w:r>
      <w:r>
        <w:rPr>
          <w:b/>
          <w:bCs/>
          <w:lang w:eastAsia="zh-CN"/>
        </w:rPr>
        <w:t xml:space="preserve"> </w:t>
      </w:r>
      <w:r w:rsidRPr="00494263">
        <w:rPr>
          <w:b/>
          <w:bCs/>
          <w:lang w:eastAsia="zh-CN"/>
        </w:rPr>
        <w:t xml:space="preserve">very close </w:t>
      </w:r>
      <w:r>
        <w:rPr>
          <w:b/>
          <w:bCs/>
          <w:lang w:eastAsia="zh-CN"/>
        </w:rPr>
        <w:t>to the</w:t>
      </w:r>
      <w:r w:rsidRPr="00494263">
        <w:rPr>
          <w:b/>
          <w:bCs/>
          <w:lang w:eastAsia="zh-CN"/>
        </w:rPr>
        <w:t xml:space="preserve"> PDSCH</w:t>
      </w:r>
      <w:r>
        <w:rPr>
          <w:b/>
          <w:bCs/>
          <w:lang w:eastAsia="zh-CN"/>
        </w:rPr>
        <w:t>.</w:t>
      </w:r>
      <w:r w:rsidRPr="00494263">
        <w:rPr>
          <w:b/>
          <w:bCs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5"/>
        <w:gridCol w:w="3397"/>
      </w:tblGrid>
      <w:tr w:rsidR="00340317" w14:paraId="2C7309DE" w14:textId="77777777" w:rsidTr="00D44279">
        <w:tc>
          <w:tcPr>
            <w:tcW w:w="6565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bookmarkEnd w:id="6"/>
          <w:p w14:paraId="35530DF3" w14:textId="0B26FE56" w:rsidR="00340317" w:rsidRDefault="00AE78BF" w:rsidP="00E62F86">
            <w:pPr>
              <w:jc w:val="center"/>
            </w:pPr>
            <w:r>
              <w:object w:dxaOrig="6286" w:dyaOrig="1053" w14:anchorId="7B2666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6" type="#_x0000_t75" style="width:316.8pt;height:50.4pt" o:ole="">
                  <v:imagedata r:id="rId12" o:title=""/>
                </v:shape>
                <o:OLEObject Type="Embed" ProgID="Visio.Drawing.11" ShapeID="_x0000_i1046" DrawAspect="Content" ObjectID="_1664959240" r:id="rId13"/>
              </w:object>
            </w:r>
          </w:p>
        </w:tc>
        <w:tc>
          <w:tcPr>
            <w:tcW w:w="3397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933D884" w14:textId="77777777" w:rsidR="00AE78BF" w:rsidRPr="00C61082" w:rsidRDefault="00AE78BF" w:rsidP="00AE78BF">
            <w:pPr>
              <w:jc w:val="left"/>
            </w:pPr>
            <w:r w:rsidRPr="00C61082">
              <w:t>TRS not overlapping with PDSCH</w:t>
            </w:r>
          </w:p>
          <w:p w14:paraId="4E4AF3AD" w14:textId="2D71D6A8" w:rsidR="00340317" w:rsidRDefault="00340317" w:rsidP="004A4B75">
            <w:pPr>
              <w:jc w:val="left"/>
            </w:pPr>
          </w:p>
        </w:tc>
      </w:tr>
      <w:tr w:rsidR="00AE78BF" w14:paraId="76FA05B2" w14:textId="77777777" w:rsidTr="00D44279">
        <w:tc>
          <w:tcPr>
            <w:tcW w:w="6565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544E5134" w14:textId="4D6B0A0C" w:rsidR="00AE78BF" w:rsidRDefault="00AE78BF" w:rsidP="00AE78BF">
            <w:pPr>
              <w:jc w:val="center"/>
            </w:pPr>
            <w:r>
              <w:object w:dxaOrig="3675" w:dyaOrig="1258" w14:anchorId="71F7E076">
                <v:shape id="_x0000_i1047" type="#_x0000_t75" style="width:187.2pt;height:64.8pt" o:ole="">
                  <v:imagedata r:id="rId14" o:title=""/>
                </v:shape>
                <o:OLEObject Type="Embed" ProgID="Visio.Drawing.11" ShapeID="_x0000_i1047" DrawAspect="Content" ObjectID="_1664959241" r:id="rId15"/>
              </w:object>
            </w:r>
          </w:p>
        </w:tc>
        <w:tc>
          <w:tcPr>
            <w:tcW w:w="3397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4EB1644D" w14:textId="7B59D03A" w:rsidR="009E6FEE" w:rsidRPr="009E6FEE" w:rsidRDefault="009E6FEE" w:rsidP="009E6FEE">
            <w:pPr>
              <w:tabs>
                <w:tab w:val="num" w:pos="1440"/>
              </w:tabs>
              <w:jc w:val="left"/>
            </w:pPr>
            <w:r w:rsidRPr="009E6FEE">
              <w:t>Desirably, TRS is located close to the paging PDSCH</w:t>
            </w:r>
            <w:r>
              <w:t xml:space="preserve">, </w:t>
            </w:r>
            <w:r w:rsidRPr="009E6FEE">
              <w:t>TDM or FDM with PDSCH</w:t>
            </w:r>
          </w:p>
          <w:p w14:paraId="5B8E23A3" w14:textId="7B1EE395" w:rsidR="009E6FEE" w:rsidRDefault="009E6FEE" w:rsidP="00AE78BF"/>
        </w:tc>
      </w:tr>
    </w:tbl>
    <w:p w14:paraId="70CE92F1" w14:textId="77777777" w:rsidR="00D44279" w:rsidRDefault="00D44279" w:rsidP="00D44279">
      <w:pPr>
        <w:spacing w:before="120"/>
      </w:pPr>
      <w:r>
        <w:t>Because there are generally multiple POs in each paging cycle, it is necessary to have multiple TRS/CSI-RS occasions in each paging cycle to facilitate tracking loop update for UEs associated with different POs. Besides, even for the same PO, configuring multiple TRS/CSI-RSs can provide additional flexibility to network and UE implementation for potential extra power gain.</w:t>
      </w:r>
    </w:p>
    <w:p w14:paraId="3FE80EA7" w14:textId="77777777" w:rsidR="00D44279" w:rsidRDefault="00D44279" w:rsidP="00D44279">
      <w:pPr>
        <w:spacing w:before="120"/>
        <w:rPr>
          <w:b/>
          <w:bCs/>
          <w:lang w:eastAsia="zh-CN"/>
        </w:rPr>
      </w:pPr>
      <w:bookmarkStart w:id="7" w:name="_Toc47536196"/>
      <w:bookmarkStart w:id="8" w:name="p2"/>
      <w:r w:rsidRPr="008C656A">
        <w:rPr>
          <w:b/>
          <w:bCs/>
        </w:rPr>
        <w:t xml:space="preserve">Proposal </w:t>
      </w:r>
      <w:r w:rsidRPr="008C656A">
        <w:rPr>
          <w:b/>
          <w:bCs/>
        </w:rPr>
        <w:fldChar w:fldCharType="begin"/>
      </w:r>
      <w:r w:rsidRPr="008C656A">
        <w:rPr>
          <w:b/>
          <w:bCs/>
        </w:rPr>
        <w:instrText xml:space="preserve"> SEQ Proposal \* ARABIC </w:instrText>
      </w:r>
      <w:r w:rsidRPr="008C656A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8C656A">
        <w:rPr>
          <w:b/>
          <w:bCs/>
          <w:noProof/>
        </w:rPr>
        <w:fldChar w:fldCharType="end"/>
      </w:r>
      <w:r w:rsidRPr="008C656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The</w:t>
      </w:r>
      <w:r>
        <w:rPr>
          <w:b/>
          <w:bCs/>
          <w:lang w:eastAsia="zh-CN"/>
        </w:rPr>
        <w:t xml:space="preserve"> </w:t>
      </w:r>
      <w:r w:rsidRPr="009F141D">
        <w:rPr>
          <w:b/>
          <w:bCs/>
          <w:lang w:eastAsia="zh-CN"/>
        </w:rPr>
        <w:t>TRS/CSI-RS can be UE group base</w:t>
      </w:r>
      <w:r>
        <w:rPr>
          <w:b/>
          <w:bCs/>
          <w:lang w:eastAsia="zh-CN"/>
        </w:rPr>
        <w:t>d for idle/inactive UEs.</w:t>
      </w:r>
      <w:bookmarkEnd w:id="7"/>
    </w:p>
    <w:bookmarkEnd w:id="8"/>
    <w:p w14:paraId="6F415B43" w14:textId="27F7EEF0" w:rsidR="00DD6F75" w:rsidRPr="00223125" w:rsidRDefault="00223125" w:rsidP="002B27AE">
      <w:pPr>
        <w:spacing w:before="240"/>
      </w:pPr>
      <w:r w:rsidRPr="00223125">
        <w:t>T</w:t>
      </w:r>
      <w:r>
        <w:t>he TRS/CSI-RS is intended for tracking loop update for idle/inactive UEs. It is also possible to use this TRS/CSI-RS for RRM measurement.</w:t>
      </w:r>
      <w:r w:rsidR="000C1C08">
        <w:t xml:space="preserve"> </w:t>
      </w:r>
      <w:r w:rsidR="00834C5D">
        <w:t>Then</w:t>
      </w:r>
      <w:r w:rsidR="00550F1D">
        <w:t xml:space="preserve"> </w:t>
      </w:r>
      <w:r w:rsidR="000C1C08">
        <w:t xml:space="preserve">the number of wakeups </w:t>
      </w:r>
      <w:r w:rsidR="00E6086A">
        <w:t>may be further</w:t>
      </w:r>
      <w:r w:rsidR="000C1C08">
        <w:t xml:space="preserve"> </w:t>
      </w:r>
      <w:r w:rsidR="00834C5D">
        <w:t>reduced,</w:t>
      </w:r>
      <w:r w:rsidR="00195E35">
        <w:t xml:space="preserve"> and</w:t>
      </w:r>
      <w:r w:rsidR="000C1C08">
        <w:t xml:space="preserve"> </w:t>
      </w:r>
      <w:r w:rsidR="00195E35">
        <w:t>additional</w:t>
      </w:r>
      <w:r w:rsidR="000C1C08">
        <w:t xml:space="preserve"> power saving gain </w:t>
      </w:r>
      <w:r w:rsidR="00195E35">
        <w:t>may</w:t>
      </w:r>
      <w:r w:rsidR="000C1C08">
        <w:t xml:space="preserve"> be achieved.</w:t>
      </w:r>
      <w:r w:rsidR="00F97900">
        <w:t xml:space="preserve"> However, the condition that (SNR, mobility) TRS/CSI-RS can provide RRM measurement as accurate as SSBs should be further studied.</w:t>
      </w:r>
    </w:p>
    <w:p w14:paraId="4DDCE037" w14:textId="33911E80" w:rsidR="00AF6479" w:rsidRDefault="008608BA" w:rsidP="00C1783A">
      <w:pPr>
        <w:spacing w:before="120"/>
        <w:rPr>
          <w:b/>
          <w:bCs/>
        </w:rPr>
      </w:pPr>
      <w:bookmarkStart w:id="9" w:name="_Toc47536198"/>
      <w:bookmarkStart w:id="10" w:name="p3"/>
      <w:r w:rsidRPr="00F563F4">
        <w:rPr>
          <w:b/>
          <w:bCs/>
        </w:rPr>
        <w:t xml:space="preserve">Proposal </w:t>
      </w:r>
      <w:r w:rsidRPr="00F563F4">
        <w:rPr>
          <w:b/>
          <w:bCs/>
        </w:rPr>
        <w:fldChar w:fldCharType="begin"/>
      </w:r>
      <w:r w:rsidRPr="00F563F4">
        <w:rPr>
          <w:b/>
          <w:bCs/>
        </w:rPr>
        <w:instrText xml:space="preserve"> SEQ Proposal \* ARABIC </w:instrText>
      </w:r>
      <w:r w:rsidRPr="00F563F4">
        <w:rPr>
          <w:b/>
          <w:bCs/>
        </w:rPr>
        <w:fldChar w:fldCharType="separate"/>
      </w:r>
      <w:r w:rsidR="00DE7515">
        <w:rPr>
          <w:b/>
          <w:bCs/>
          <w:noProof/>
        </w:rPr>
        <w:t>3</w:t>
      </w:r>
      <w:r w:rsidRPr="00F563F4">
        <w:rPr>
          <w:b/>
          <w:bCs/>
        </w:rPr>
        <w:fldChar w:fldCharType="end"/>
      </w:r>
      <w:r w:rsidRPr="00F563F4">
        <w:rPr>
          <w:b/>
          <w:bCs/>
        </w:rPr>
        <w:t>:</w:t>
      </w:r>
      <w:r w:rsidR="00AF6479" w:rsidRPr="00F563F4">
        <w:rPr>
          <w:b/>
          <w:bCs/>
        </w:rPr>
        <w:t xml:space="preserve"> If TRS/CSI-RS is adopted, TRS/CSI-RS can be</w:t>
      </w:r>
      <w:r w:rsidR="00F563F4" w:rsidRPr="00F563F4">
        <w:rPr>
          <w:b/>
          <w:bCs/>
        </w:rPr>
        <w:t xml:space="preserve"> optionally</w:t>
      </w:r>
      <w:r w:rsidR="00AF6479" w:rsidRPr="00F563F4">
        <w:rPr>
          <w:b/>
          <w:bCs/>
        </w:rPr>
        <w:t xml:space="preserve"> used for RRM measurement.</w:t>
      </w:r>
      <w:bookmarkEnd w:id="9"/>
    </w:p>
    <w:bookmarkEnd w:id="10"/>
    <w:p w14:paraId="7401CD11" w14:textId="6497DB73" w:rsidR="004D497A" w:rsidRDefault="00C1783A" w:rsidP="00146389">
      <w:r w:rsidRPr="00146389">
        <w:t>Fo</w:t>
      </w:r>
      <w:r w:rsidR="00E00876" w:rsidRPr="00146389">
        <w:t>r NR, the paging PDCCH and paging messages are transmitted on all beams for SSBs transmitted in the cell.</w:t>
      </w:r>
      <w:r w:rsidR="00146389">
        <w:t xml:space="preserve"> </w:t>
      </w:r>
      <w:r w:rsidR="00AE1AF3">
        <w:t xml:space="preserve">This is shown by the figure below. </w:t>
      </w:r>
      <w:r w:rsidR="00146389">
        <w:t>When additional TRS/CSI-RS are configured to the UE, beams of the TRS/CSI-RS should match with beams of SSBs so that time/frequency tracking and AGC information obtained by the TRS/CSI-RS reflect channel condition for paging PDCCH and PDSCH on the SSB beams.</w:t>
      </w:r>
      <w:r w:rsidR="00315BE5">
        <w:t xml:space="preserve"> </w:t>
      </w:r>
      <w:r w:rsidR="00F72468">
        <w:t>Therefore,</w:t>
      </w:r>
      <w:r w:rsidR="00315BE5">
        <w:t xml:space="preserve"> </w:t>
      </w:r>
      <w:r w:rsidR="00F72468">
        <w:t>the additional TRS/CSI-RS should be configured with QCL source same as one of the transmitted SSBs.</w:t>
      </w:r>
    </w:p>
    <w:p w14:paraId="7E7C0B50" w14:textId="2880B529" w:rsidR="00F72468" w:rsidRDefault="00F72468" w:rsidP="00BF7A3F">
      <w:pPr>
        <w:tabs>
          <w:tab w:val="num" w:pos="720"/>
        </w:tabs>
        <w:rPr>
          <w:b/>
          <w:bCs/>
        </w:rPr>
      </w:pPr>
      <w:bookmarkStart w:id="11" w:name="p4"/>
      <w:r w:rsidRPr="00F563F4">
        <w:rPr>
          <w:b/>
          <w:bCs/>
        </w:rPr>
        <w:t xml:space="preserve">Proposal </w:t>
      </w:r>
      <w:r w:rsidRPr="00F563F4">
        <w:rPr>
          <w:b/>
          <w:bCs/>
        </w:rPr>
        <w:fldChar w:fldCharType="begin"/>
      </w:r>
      <w:r w:rsidRPr="00F563F4">
        <w:rPr>
          <w:b/>
          <w:bCs/>
        </w:rPr>
        <w:instrText xml:space="preserve"> SEQ Proposal \* ARABIC </w:instrText>
      </w:r>
      <w:r w:rsidRPr="00F563F4">
        <w:rPr>
          <w:b/>
          <w:bCs/>
        </w:rPr>
        <w:fldChar w:fldCharType="separate"/>
      </w:r>
      <w:r w:rsidR="00DE7515">
        <w:rPr>
          <w:b/>
          <w:bCs/>
          <w:noProof/>
        </w:rPr>
        <w:t>4</w:t>
      </w:r>
      <w:r w:rsidRPr="00F563F4">
        <w:rPr>
          <w:b/>
          <w:bCs/>
        </w:rPr>
        <w:fldChar w:fldCharType="end"/>
      </w:r>
      <w:r w:rsidRPr="00F563F4">
        <w:rPr>
          <w:b/>
          <w:bCs/>
        </w:rPr>
        <w:t>:</w:t>
      </w:r>
      <w:r>
        <w:rPr>
          <w:b/>
          <w:bCs/>
        </w:rPr>
        <w:t xml:space="preserve"> </w:t>
      </w:r>
      <w:r w:rsidRPr="00F72468">
        <w:rPr>
          <w:b/>
          <w:bCs/>
        </w:rPr>
        <w:t xml:space="preserve">A </w:t>
      </w:r>
      <w:r w:rsidRPr="00F563F4">
        <w:rPr>
          <w:b/>
          <w:bCs/>
        </w:rPr>
        <w:t xml:space="preserve">TRS/CSI-RS </w:t>
      </w:r>
      <w:r>
        <w:rPr>
          <w:b/>
          <w:bCs/>
        </w:rPr>
        <w:t xml:space="preserve">configured to the idle/inactive UE </w:t>
      </w:r>
      <w:r w:rsidRPr="00F72468">
        <w:rPr>
          <w:b/>
          <w:bCs/>
        </w:rPr>
        <w:t>should be QCL’ed with a transmitted SSB of the serving cell</w:t>
      </w:r>
      <w:r>
        <w:rPr>
          <w:b/>
          <w:bCs/>
        </w:rPr>
        <w:t xml:space="preserve">. </w:t>
      </w:r>
      <w:r w:rsidRPr="00F72468">
        <w:rPr>
          <w:b/>
          <w:bCs/>
        </w:rPr>
        <w:t>At least one RS is QCL’ed with each transmitted SSB of the serving cell</w:t>
      </w:r>
      <w:r w:rsidR="002C152A">
        <w:rPr>
          <w:b/>
          <w:bCs/>
        </w:rPr>
        <w:t>.</w:t>
      </w:r>
    </w:p>
    <w:bookmarkEnd w:id="11"/>
    <w:p w14:paraId="5BD401EA" w14:textId="77777777" w:rsidR="00F91ABB" w:rsidRDefault="00F91ABB" w:rsidP="00BF7A3F">
      <w:pPr>
        <w:tabs>
          <w:tab w:val="num" w:pos="720"/>
        </w:tabs>
        <w:rPr>
          <w:b/>
          <w:bCs/>
        </w:rPr>
      </w:pPr>
    </w:p>
    <w:p w14:paraId="395A4185" w14:textId="0AF1B0A0" w:rsidR="004D497A" w:rsidRDefault="00FD7165" w:rsidP="00FD7165">
      <w:pPr>
        <w:spacing w:before="240" w:after="240"/>
        <w:jc w:val="center"/>
        <w:rPr>
          <w:b/>
          <w:bCs/>
        </w:rPr>
      </w:pPr>
      <w:r w:rsidRPr="00FD7165">
        <w:rPr>
          <w:b/>
          <w:bCs/>
          <w:noProof/>
        </w:rPr>
        <w:lastRenderedPageBreak/>
        <w:drawing>
          <wp:inline distT="0" distB="0" distL="0" distR="0" wp14:anchorId="751194D5" wp14:editId="3E879DC0">
            <wp:extent cx="2935303" cy="1672485"/>
            <wp:effectExtent l="0" t="0" r="0" b="4445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A3FA489-1D6D-480B-BDA6-878777F55DD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A3FA489-1D6D-480B-BDA6-878777F55DD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5303" cy="167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31A1">
        <w:rPr>
          <w:b/>
          <w:bCs/>
        </w:rPr>
        <w:br w:type="textWrapping" w:clear="all"/>
      </w:r>
    </w:p>
    <w:p w14:paraId="062C3AC4" w14:textId="0CB40152" w:rsidR="00207D1B" w:rsidRDefault="00FE0FC3" w:rsidP="00207D1B">
      <w:r>
        <w:t>One FFS from RAN1 #102-e is w</w:t>
      </w:r>
      <w:r w:rsidRPr="00FE0FC3">
        <w:t>hether UE blind detection is required or not.</w:t>
      </w:r>
      <w:r>
        <w:t xml:space="preserve"> </w:t>
      </w:r>
      <w:r w:rsidR="00D94519">
        <w:t>B</w:t>
      </w:r>
      <w:r w:rsidR="008E4FC0">
        <w:t xml:space="preserve">lind detection of the presence of the TRS/CSI-RS should be avoided to the UE due to the </w:t>
      </w:r>
      <w:r w:rsidR="005A72A7">
        <w:t>additional complexity and potential robustness issue</w:t>
      </w:r>
      <w:r w:rsidR="008E4FC0">
        <w:t>.</w:t>
      </w:r>
      <w:r w:rsidR="004355AA">
        <w:t xml:space="preserve"> </w:t>
      </w:r>
    </w:p>
    <w:p w14:paraId="0C41F2BC" w14:textId="7236680C" w:rsidR="00E56C5F" w:rsidRDefault="00333655" w:rsidP="00333655">
      <w:pPr>
        <w:tabs>
          <w:tab w:val="num" w:pos="720"/>
        </w:tabs>
        <w:rPr>
          <w:b/>
          <w:bCs/>
        </w:rPr>
      </w:pPr>
      <w:bookmarkStart w:id="12" w:name="p5"/>
      <w:r w:rsidRPr="0088115D">
        <w:rPr>
          <w:b/>
          <w:bCs/>
        </w:rPr>
        <w:t xml:space="preserve">Proposal </w:t>
      </w:r>
      <w:r w:rsidRPr="0088115D">
        <w:rPr>
          <w:b/>
          <w:bCs/>
        </w:rPr>
        <w:fldChar w:fldCharType="begin"/>
      </w:r>
      <w:r w:rsidRPr="0088115D">
        <w:rPr>
          <w:b/>
          <w:bCs/>
        </w:rPr>
        <w:instrText xml:space="preserve"> SEQ Proposal \* ARABIC </w:instrText>
      </w:r>
      <w:r w:rsidRPr="0088115D">
        <w:rPr>
          <w:b/>
          <w:bCs/>
        </w:rPr>
        <w:fldChar w:fldCharType="separate"/>
      </w:r>
      <w:r w:rsidR="00DE7515">
        <w:rPr>
          <w:b/>
          <w:bCs/>
          <w:noProof/>
        </w:rPr>
        <w:t>5</w:t>
      </w:r>
      <w:r w:rsidRPr="0088115D">
        <w:rPr>
          <w:b/>
          <w:bCs/>
        </w:rPr>
        <w:fldChar w:fldCharType="end"/>
      </w:r>
      <w:r w:rsidRPr="0088115D">
        <w:rPr>
          <w:b/>
          <w:bCs/>
        </w:rPr>
        <w:t>: The idle/inactive mode</w:t>
      </w:r>
      <w:r w:rsidR="009524AC" w:rsidRPr="0088115D">
        <w:rPr>
          <w:b/>
          <w:bCs/>
        </w:rPr>
        <w:t xml:space="preserve"> </w:t>
      </w:r>
      <w:r w:rsidRPr="0088115D">
        <w:rPr>
          <w:b/>
          <w:bCs/>
        </w:rPr>
        <w:t>UE is not required to</w:t>
      </w:r>
      <w:r w:rsidR="00E56C5F" w:rsidRPr="00E56C5F">
        <w:rPr>
          <w:b/>
          <w:bCs/>
        </w:rPr>
        <w:t xml:space="preserve"> blind</w:t>
      </w:r>
      <w:r w:rsidRPr="0088115D">
        <w:rPr>
          <w:b/>
          <w:bCs/>
        </w:rPr>
        <w:t>ly</w:t>
      </w:r>
      <w:r w:rsidR="00E56C5F" w:rsidRPr="00E56C5F">
        <w:rPr>
          <w:b/>
          <w:bCs/>
        </w:rPr>
        <w:t xml:space="preserve"> detect</w:t>
      </w:r>
      <w:r w:rsidRPr="0088115D">
        <w:rPr>
          <w:b/>
          <w:bCs/>
        </w:rPr>
        <w:t xml:space="preserve"> the presence of TRS/CSI-RS </w:t>
      </w:r>
      <w:r w:rsidR="009524AC" w:rsidRPr="0088115D">
        <w:rPr>
          <w:b/>
          <w:bCs/>
        </w:rPr>
        <w:t xml:space="preserve">unless the TRS/CSI-RS is </w:t>
      </w:r>
      <w:r w:rsidR="000311C5">
        <w:rPr>
          <w:b/>
          <w:bCs/>
        </w:rPr>
        <w:t>used</w:t>
      </w:r>
      <w:r w:rsidR="009524AC" w:rsidRPr="0088115D">
        <w:rPr>
          <w:b/>
          <w:bCs/>
        </w:rPr>
        <w:t xml:space="preserve"> as paging early indication</w:t>
      </w:r>
    </w:p>
    <w:p w14:paraId="691DFFED" w14:textId="6940A4C1" w:rsidR="000A3D4C" w:rsidRPr="0088115D" w:rsidRDefault="000A3D4C" w:rsidP="0088115D">
      <w:pPr>
        <w:pStyle w:val="ListParagraph"/>
        <w:numPr>
          <w:ilvl w:val="0"/>
          <w:numId w:val="25"/>
        </w:numPr>
        <w:tabs>
          <w:tab w:val="num" w:pos="720"/>
        </w:tabs>
        <w:rPr>
          <w:b/>
          <w:bCs/>
        </w:rPr>
      </w:pPr>
      <w:r>
        <w:rPr>
          <w:b/>
          <w:bCs/>
        </w:rPr>
        <w:t xml:space="preserve">FFS: if TRS/CSI-RS is used both for tracking loop update and paging early indication, the UE should be able to </w:t>
      </w:r>
      <w:r w:rsidR="00416D24">
        <w:rPr>
          <w:b/>
          <w:bCs/>
        </w:rPr>
        <w:t xml:space="preserve">be </w:t>
      </w:r>
      <w:r w:rsidR="00D34FC5">
        <w:rPr>
          <w:b/>
          <w:bCs/>
        </w:rPr>
        <w:t>configured with</w:t>
      </w:r>
      <w:r>
        <w:rPr>
          <w:b/>
          <w:bCs/>
        </w:rPr>
        <w:t xml:space="preserve"> enough information to explicitly differentiate the two </w:t>
      </w:r>
      <w:r w:rsidR="008207E7">
        <w:rPr>
          <w:b/>
          <w:bCs/>
        </w:rPr>
        <w:t xml:space="preserve">different </w:t>
      </w:r>
      <w:r>
        <w:rPr>
          <w:b/>
          <w:bCs/>
        </w:rPr>
        <w:t>use cases</w:t>
      </w:r>
      <w:r w:rsidR="008207E7">
        <w:rPr>
          <w:b/>
          <w:bCs/>
        </w:rPr>
        <w:t>.</w:t>
      </w:r>
    </w:p>
    <w:bookmarkEnd w:id="12"/>
    <w:p w14:paraId="176BE077" w14:textId="4E2B7FAA" w:rsidR="00E56C5F" w:rsidRDefault="00E56C5F" w:rsidP="00207D1B"/>
    <w:p w14:paraId="7F2F9D11" w14:textId="1565A7CD" w:rsidR="001E1D15" w:rsidRPr="00B63717" w:rsidRDefault="00E458A0" w:rsidP="00B63717">
      <w:pPr>
        <w:pStyle w:val="Heading1"/>
        <w:rPr>
          <w:lang w:val="en-US"/>
        </w:rPr>
      </w:pPr>
      <w:r w:rsidRPr="00B63717">
        <w:rPr>
          <w:lang w:val="en-US"/>
        </w:rPr>
        <w:t>T</w:t>
      </w:r>
      <w:r w:rsidRPr="009E7B24">
        <w:rPr>
          <w:lang w:val="en-US"/>
        </w:rPr>
        <w:t>RS/CSI-RS</w:t>
      </w:r>
      <w:r w:rsidR="004866AE">
        <w:rPr>
          <w:lang w:val="en-US"/>
        </w:rPr>
        <w:t xml:space="preserve"> </w:t>
      </w:r>
      <w:r w:rsidR="00B63717">
        <w:rPr>
          <w:lang w:val="en-US"/>
        </w:rPr>
        <w:t>configuration</w:t>
      </w:r>
    </w:p>
    <w:p w14:paraId="7349E8BA" w14:textId="7A1F5851" w:rsidR="00063BAA" w:rsidRDefault="006A3A58" w:rsidP="00296362">
      <w:r w:rsidRPr="00296362">
        <w:t>If TRS/CSI-RS is adopted, network</w:t>
      </w:r>
      <w:r w:rsidR="00296362">
        <w:t xml:space="preserve"> needs to</w:t>
      </w:r>
      <w:r w:rsidRPr="00296362">
        <w:t xml:space="preserve"> signal</w:t>
      </w:r>
      <w:r w:rsidR="00296362">
        <w:t xml:space="preserve"> information of the</w:t>
      </w:r>
      <w:r w:rsidRPr="00296362">
        <w:t xml:space="preserve"> TRS/CSI-RS </w:t>
      </w:r>
      <w:r w:rsidR="00435584">
        <w:t xml:space="preserve">to </w:t>
      </w:r>
      <w:r w:rsidRPr="00296362">
        <w:t>idle</w:t>
      </w:r>
      <w:r w:rsidR="00435584">
        <w:t>/inactive</w:t>
      </w:r>
      <w:r w:rsidRPr="00296362">
        <w:t xml:space="preserve"> UEs</w:t>
      </w:r>
      <w:r w:rsidR="00296362">
        <w:t xml:space="preserve">. </w:t>
      </w:r>
      <w:r w:rsidR="00063BAA">
        <w:t>There are two potential relationships between the connected mode UE that is originally configured with the TRS/CSI-RS and the idle/inactive mode UE that reuses the TRS/CSI-RS</w:t>
      </w:r>
    </w:p>
    <w:p w14:paraId="1F8C14A9" w14:textId="7D4A1433" w:rsidR="00063BAA" w:rsidRDefault="00863FCA" w:rsidP="00063BAA">
      <w:pPr>
        <w:pStyle w:val="ListParagraph"/>
        <w:numPr>
          <w:ilvl w:val="0"/>
          <w:numId w:val="27"/>
        </w:numPr>
      </w:pPr>
      <w:r>
        <w:t xml:space="preserve">They </w:t>
      </w:r>
      <w:r w:rsidR="00063BAA">
        <w:t>are the same UE</w:t>
      </w:r>
    </w:p>
    <w:p w14:paraId="5816E67C" w14:textId="3F73D036" w:rsidR="00063BAA" w:rsidRDefault="00063BAA" w:rsidP="00BF154A">
      <w:pPr>
        <w:pStyle w:val="ListParagraph"/>
        <w:numPr>
          <w:ilvl w:val="0"/>
          <w:numId w:val="27"/>
        </w:numPr>
        <w:spacing w:after="120"/>
      </w:pPr>
      <w:r>
        <w:t>The</w:t>
      </w:r>
      <w:r w:rsidR="0096320F">
        <w:t>y</w:t>
      </w:r>
      <w:r w:rsidR="00C5211C">
        <w:t xml:space="preserve"> are</w:t>
      </w:r>
      <w:r>
        <w:t xml:space="preserve"> different UEs</w:t>
      </w:r>
    </w:p>
    <w:p w14:paraId="14076C8D" w14:textId="0BB94B86" w:rsidR="0096266D" w:rsidRDefault="0096320F" w:rsidP="0026369F">
      <w:r>
        <w:t xml:space="preserve">For the </w:t>
      </w:r>
      <w:r w:rsidR="00014304">
        <w:t>same UE</w:t>
      </w:r>
      <w:r>
        <w:t xml:space="preserve"> case, the idle/inactive UE has already receive</w:t>
      </w:r>
      <w:r w:rsidR="007F3F10">
        <w:t>d</w:t>
      </w:r>
      <w:r>
        <w:t xml:space="preserve"> the TRS/CSI-RS </w:t>
      </w:r>
      <w:r w:rsidR="00676B33">
        <w:t>configured when it is in connected mode. Then network only needs to tell the UE whether the TRS/CSI-RS is still available with potential update of the RS configuration e.g., for overhead reduction of the RS transmission</w:t>
      </w:r>
      <w:r w:rsidR="00014304">
        <w:t xml:space="preserve">. </w:t>
      </w:r>
      <w:r w:rsidR="0059173A">
        <w:t xml:space="preserve">Then </w:t>
      </w:r>
      <w:r w:rsidR="00C35CA8">
        <w:t xml:space="preserve">the RS configuration can be included in the </w:t>
      </w:r>
      <w:r w:rsidR="00C35CA8" w:rsidRPr="00C35CA8">
        <w:rPr>
          <w:i/>
          <w:iCs/>
        </w:rPr>
        <w:t>RRCRelease</w:t>
      </w:r>
      <w:r w:rsidR="00C35CA8">
        <w:t xml:space="preserve"> message.</w:t>
      </w:r>
      <w:r w:rsidR="00907490">
        <w:t xml:space="preserve"> </w:t>
      </w:r>
    </w:p>
    <w:p w14:paraId="75D4C170" w14:textId="171A268A" w:rsidR="0096320F" w:rsidRDefault="00014304" w:rsidP="00296362">
      <w:r>
        <w:t xml:space="preserve">For different UE case, network </w:t>
      </w:r>
      <w:r w:rsidR="006733C3">
        <w:t xml:space="preserve">should configure both the full set of RS parameters and indicate the </w:t>
      </w:r>
      <w:r w:rsidR="00EE72DA">
        <w:t>availability</w:t>
      </w:r>
      <w:r w:rsidR="006733C3">
        <w:t xml:space="preserve"> of the RS to the idle/inactive UE.</w:t>
      </w:r>
      <w:r w:rsidR="00A11A6C">
        <w:t xml:space="preserve"> In theory, network can use the same full RS configuration mechanism to configure and terminate the RS. However, when network disables a RS, it only needs to send a </w:t>
      </w:r>
      <w:r w:rsidR="00F303C1">
        <w:t>small</w:t>
      </w:r>
      <w:r w:rsidR="00A11A6C">
        <w:t xml:space="preserve"> </w:t>
      </w:r>
      <w:r w:rsidR="00F303C1">
        <w:t>number of bits (e.g.,</w:t>
      </w:r>
      <w:r w:rsidR="00F86278">
        <w:t xml:space="preserve"> </w:t>
      </w:r>
      <w:r w:rsidR="00A11A6C">
        <w:t>one bit</w:t>
      </w:r>
      <w:r w:rsidR="00F303C1">
        <w:t xml:space="preserve">) to the UE. </w:t>
      </w:r>
      <w:r w:rsidR="004B03B3">
        <w:t>This would help network effectively reduce the signaling overhead</w:t>
      </w:r>
      <w:r w:rsidR="00076A17">
        <w:t xml:space="preserve"> especially when dynamic enabling/disabling can be more frequent than a cell specific RS</w:t>
      </w:r>
      <w:r w:rsidR="004B03B3">
        <w:t>.</w:t>
      </w:r>
    </w:p>
    <w:p w14:paraId="688DB687" w14:textId="31EDCA94" w:rsidR="00571452" w:rsidRDefault="00571452" w:rsidP="00571452">
      <w:pPr>
        <w:rPr>
          <w:b/>
          <w:bCs/>
        </w:rPr>
      </w:pPr>
      <w:bookmarkStart w:id="13" w:name="o5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8C2F00">
        <w:rPr>
          <w:b/>
          <w:bCs/>
          <w:noProof/>
        </w:rPr>
        <w:t>5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 xml:space="preserve">: </w:t>
      </w:r>
      <w:r>
        <w:rPr>
          <w:b/>
          <w:bCs/>
        </w:rPr>
        <w:t>RS configuration signaling overhead can be reduced if network indicate availability for the RS that has been configured to the idle/inactive mode UE</w:t>
      </w:r>
      <w:r w:rsidRPr="00FA7ED0">
        <w:rPr>
          <w:b/>
          <w:bCs/>
        </w:rPr>
        <w:t>.</w:t>
      </w:r>
    </w:p>
    <w:bookmarkEnd w:id="13"/>
    <w:p w14:paraId="5A688958" w14:textId="4D80D226" w:rsidR="008C031F" w:rsidRPr="00B31479" w:rsidRDefault="000724A3" w:rsidP="0013043C">
      <w:r>
        <w:t xml:space="preserve">It would be more proper to use a L1 signaling to indicate the availability of additional TRS/CSI-RS. </w:t>
      </w:r>
      <w:r w:rsidR="008C2F00">
        <w:t>F</w:t>
      </w:r>
      <w:r>
        <w:t>or paging enhancements</w:t>
      </w:r>
      <w:r w:rsidR="008C031F">
        <w:t xml:space="preserve">, UE sub-grouping </w:t>
      </w:r>
      <w:r w:rsidR="008528F6">
        <w:t>and paging early indication</w:t>
      </w:r>
      <w:r w:rsidR="0074192B">
        <w:t xml:space="preserve"> (PEI)</w:t>
      </w:r>
      <w:r w:rsidR="008528F6">
        <w:t xml:space="preserve"> can also be achieved by L1 signaling </w:t>
      </w:r>
      <w:r w:rsidR="00E25811">
        <w:t xml:space="preserve">in PDCCH. </w:t>
      </w:r>
      <w:r w:rsidR="003C6F70">
        <w:t>D</w:t>
      </w:r>
      <w:r w:rsidR="00E25811">
        <w:t xml:space="preserve">esign of these three techniques should be jointly performed. </w:t>
      </w:r>
    </w:p>
    <w:p w14:paraId="7769D493" w14:textId="3ACFD907" w:rsidR="008C031F" w:rsidRPr="004916A7" w:rsidRDefault="008C031F" w:rsidP="008C031F">
      <w:pPr>
        <w:tabs>
          <w:tab w:val="num" w:pos="720"/>
          <w:tab w:val="num" w:pos="1440"/>
        </w:tabs>
        <w:spacing w:before="120"/>
      </w:pPr>
      <w:bookmarkStart w:id="14" w:name="p6"/>
      <w:r w:rsidRPr="0027677E">
        <w:rPr>
          <w:b/>
          <w:bCs/>
        </w:rPr>
        <w:t xml:space="preserve">Proposal </w:t>
      </w:r>
      <w:r w:rsidRPr="0027677E">
        <w:rPr>
          <w:b/>
          <w:bCs/>
        </w:rPr>
        <w:fldChar w:fldCharType="begin"/>
      </w:r>
      <w:r w:rsidRPr="0027677E">
        <w:rPr>
          <w:b/>
          <w:bCs/>
        </w:rPr>
        <w:instrText xml:space="preserve"> SEQ Proposal \* ARABIC </w:instrText>
      </w:r>
      <w:r w:rsidRPr="0027677E">
        <w:rPr>
          <w:b/>
          <w:bCs/>
        </w:rPr>
        <w:fldChar w:fldCharType="separate"/>
      </w:r>
      <w:r w:rsidR="008C2F00">
        <w:rPr>
          <w:b/>
          <w:bCs/>
          <w:noProof/>
        </w:rPr>
        <w:t>6</w:t>
      </w:r>
      <w:r w:rsidRPr="0027677E">
        <w:rPr>
          <w:b/>
          <w:bCs/>
          <w:noProof/>
        </w:rPr>
        <w:fldChar w:fldCharType="end"/>
      </w:r>
      <w:r w:rsidRPr="0027677E">
        <w:rPr>
          <w:b/>
          <w:bCs/>
        </w:rPr>
        <w:t>:</w:t>
      </w:r>
      <w:r>
        <w:rPr>
          <w:b/>
          <w:bCs/>
        </w:rPr>
        <w:t xml:space="preserve"> Paging early indication, UE sub-grouping and availability indication of additional TRS/CSI-RS should be jointly designed</w:t>
      </w:r>
      <w:r w:rsidR="00E72057">
        <w:rPr>
          <w:b/>
          <w:bCs/>
        </w:rPr>
        <w:t xml:space="preserve"> if they are adopted</w:t>
      </w:r>
      <w:r>
        <w:rPr>
          <w:b/>
          <w:bCs/>
        </w:rPr>
        <w:t>.</w:t>
      </w:r>
    </w:p>
    <w:bookmarkEnd w:id="14"/>
    <w:p w14:paraId="05AFBDE0" w14:textId="3565A2C6" w:rsidR="000178C3" w:rsidRDefault="00CD75FC" w:rsidP="000178C3">
      <w:r>
        <w:t xml:space="preserve">If </w:t>
      </w:r>
      <w:r w:rsidR="00304449">
        <w:t xml:space="preserve">PEI </w:t>
      </w:r>
      <w:r>
        <w:t>is based on</w:t>
      </w:r>
      <w:r w:rsidR="000178C3">
        <w:t xml:space="preserve"> the legacy paging DCI, the </w:t>
      </w:r>
      <w:r w:rsidR="00481A9E">
        <w:t xml:space="preserve">RS availability </w:t>
      </w:r>
      <w:r w:rsidR="000178C3">
        <w:t>information needs to be carried by unused bits of the DCI format 1_0. T</w:t>
      </w:r>
      <w:r w:rsidR="000178C3" w:rsidRPr="0034742D">
        <w:t xml:space="preserve">he reserved bits field can be used to indicate whether a UE’s associated UE group is paged. In addition, if value of </w:t>
      </w:r>
      <w:r w:rsidR="000178C3">
        <w:t xml:space="preserve">the </w:t>
      </w:r>
      <w:r w:rsidR="000178C3" w:rsidRPr="0034742D">
        <w:t xml:space="preserve">Short Message Indicator </w:t>
      </w:r>
      <w:r w:rsidR="000178C3">
        <w:t>is</w:t>
      </w:r>
      <w:r w:rsidR="000178C3" w:rsidRPr="0034742D">
        <w:t xml:space="preserve"> 01, the Short Message field (8bits) is reserved.</w:t>
      </w:r>
      <w:r w:rsidR="000178C3">
        <w:t xml:space="preserve"> Otherwise, the last 5 bits of the </w:t>
      </w:r>
      <w:r w:rsidR="000178C3" w:rsidRPr="0034742D">
        <w:t>Short Message field</w:t>
      </w:r>
      <w:r w:rsidR="000178C3">
        <w:t xml:space="preserve"> are still unused. If the DCI only includes the short message, scheduling field of paging PDSCH can be used</w:t>
      </w:r>
      <w:r w:rsidR="000178C3" w:rsidRPr="00DF7E88">
        <w:t>.</w:t>
      </w:r>
      <w:r w:rsidR="000178C3">
        <w:t xml:space="preserve"> </w:t>
      </w:r>
      <w:r w:rsidR="00304449">
        <w:t xml:space="preserve">However, if UE sub-grouping indication is supported by the PEI, </w:t>
      </w:r>
      <w:r w:rsidR="00070617">
        <w:t>the unused bits should be partitioned into two sets for sub-grouping indication and RS availability indication, respectively.</w:t>
      </w:r>
    </w:p>
    <w:p w14:paraId="4213ED4A" w14:textId="0D3EC58D" w:rsidR="000178C3" w:rsidRPr="00CC4A68" w:rsidRDefault="00F329A2" w:rsidP="000178C3">
      <w:pPr>
        <w:rPr>
          <w:b/>
          <w:bCs/>
        </w:rPr>
      </w:pPr>
      <w:bookmarkStart w:id="15" w:name="o6"/>
      <w:r w:rsidRPr="00FA7ED0">
        <w:rPr>
          <w:b/>
          <w:bCs/>
        </w:rPr>
        <w:lastRenderedPageBreak/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8C2F00">
        <w:rPr>
          <w:b/>
          <w:bCs/>
          <w:noProof/>
        </w:rPr>
        <w:t>6</w:t>
      </w:r>
      <w:r w:rsidRPr="00FA7ED0">
        <w:rPr>
          <w:b/>
          <w:bCs/>
        </w:rPr>
        <w:fldChar w:fldCharType="end"/>
      </w:r>
      <w:r w:rsidR="00DA607D" w:rsidRPr="0027677E">
        <w:rPr>
          <w:b/>
          <w:bCs/>
        </w:rPr>
        <w:t>:</w:t>
      </w:r>
      <w:r w:rsidR="00DA607D">
        <w:rPr>
          <w:b/>
          <w:bCs/>
        </w:rPr>
        <w:t xml:space="preserve"> </w:t>
      </w:r>
      <w:r w:rsidR="000178C3">
        <w:rPr>
          <w:b/>
          <w:bCs/>
        </w:rPr>
        <w:t>Unused</w:t>
      </w:r>
      <w:r w:rsidR="000178C3" w:rsidRPr="00CC4A68">
        <w:rPr>
          <w:b/>
          <w:bCs/>
        </w:rPr>
        <w:t xml:space="preserve"> </w:t>
      </w:r>
      <w:r w:rsidR="000178C3">
        <w:rPr>
          <w:b/>
          <w:bCs/>
        </w:rPr>
        <w:t xml:space="preserve">bits </w:t>
      </w:r>
      <w:r w:rsidR="000178C3" w:rsidRPr="00CC4A68">
        <w:rPr>
          <w:b/>
          <w:bCs/>
        </w:rPr>
        <w:t xml:space="preserve">of the paging PDCCH can be used to indicate </w:t>
      </w:r>
      <w:r w:rsidR="000D1885">
        <w:rPr>
          <w:b/>
          <w:bCs/>
        </w:rPr>
        <w:t>availability of the TRS/CSI-RS</w:t>
      </w:r>
      <w:r w:rsidR="000178C3">
        <w:rPr>
          <w:b/>
          <w:bCs/>
        </w:rPr>
        <w:t>. These include</w:t>
      </w:r>
    </w:p>
    <w:p w14:paraId="118306D7" w14:textId="77777777" w:rsidR="000178C3" w:rsidRDefault="000178C3" w:rsidP="000178C3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R</w:t>
      </w:r>
      <w:r w:rsidRPr="00CC4A68">
        <w:rPr>
          <w:b/>
          <w:bCs/>
        </w:rPr>
        <w:t>eserved bits to indicate the paged UE groups in the PO</w:t>
      </w:r>
    </w:p>
    <w:p w14:paraId="6AAA24E5" w14:textId="77777777" w:rsidR="000178C3" w:rsidRPr="00CC4A68" w:rsidRDefault="000178C3" w:rsidP="000178C3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Unused bits 4 to 8 in the </w:t>
      </w:r>
      <w:r w:rsidRPr="00CC4A68">
        <w:rPr>
          <w:b/>
          <w:bCs/>
        </w:rPr>
        <w:t>Short Message</w:t>
      </w:r>
      <w:r>
        <w:rPr>
          <w:b/>
          <w:bCs/>
        </w:rPr>
        <w:t xml:space="preserve"> field</w:t>
      </w:r>
    </w:p>
    <w:p w14:paraId="1C564746" w14:textId="77777777" w:rsidR="000178C3" w:rsidRDefault="000178C3" w:rsidP="000178C3">
      <w:pPr>
        <w:pStyle w:val="ListParagraph"/>
        <w:numPr>
          <w:ilvl w:val="0"/>
          <w:numId w:val="28"/>
        </w:numPr>
        <w:rPr>
          <w:b/>
          <w:bCs/>
        </w:rPr>
      </w:pPr>
      <w:r w:rsidRPr="00CC4A68">
        <w:rPr>
          <w:b/>
          <w:bCs/>
        </w:rPr>
        <w:t xml:space="preserve">If Short Message Indicator is 01, </w:t>
      </w:r>
      <w:r>
        <w:rPr>
          <w:b/>
          <w:bCs/>
        </w:rPr>
        <w:t xml:space="preserve">the entire </w:t>
      </w:r>
      <w:r w:rsidRPr="00CC4A68">
        <w:rPr>
          <w:b/>
          <w:bCs/>
        </w:rPr>
        <w:t>Short Message</w:t>
      </w:r>
      <w:r>
        <w:rPr>
          <w:b/>
          <w:bCs/>
        </w:rPr>
        <w:t xml:space="preserve"> field</w:t>
      </w:r>
    </w:p>
    <w:p w14:paraId="34F9195A" w14:textId="7D11C727" w:rsidR="000178C3" w:rsidRPr="000178C3" w:rsidRDefault="000178C3" w:rsidP="000178C3">
      <w:pPr>
        <w:pStyle w:val="ListParagraph"/>
        <w:numPr>
          <w:ilvl w:val="0"/>
          <w:numId w:val="28"/>
        </w:numPr>
        <w:rPr>
          <w:lang w:eastAsia="zh-CN"/>
        </w:rPr>
      </w:pPr>
      <w:r w:rsidRPr="00C15AF9">
        <w:rPr>
          <w:b/>
          <w:bCs/>
        </w:rPr>
        <w:t>If Short Message Indicator is 10, the scheduling field.</w:t>
      </w:r>
    </w:p>
    <w:p w14:paraId="2E120DCB" w14:textId="7A32E589" w:rsidR="000178C3" w:rsidRPr="000178C3" w:rsidRDefault="000178C3" w:rsidP="000178C3">
      <w:pPr>
        <w:rPr>
          <w:b/>
          <w:bCs/>
          <w:lang w:eastAsia="zh-CN"/>
        </w:rPr>
      </w:pPr>
      <w:r w:rsidRPr="000178C3">
        <w:rPr>
          <w:b/>
          <w:bCs/>
          <w:lang w:eastAsia="zh-CN"/>
        </w:rPr>
        <w:t>U</w:t>
      </w:r>
      <w:r w:rsidR="00AD33F4">
        <w:rPr>
          <w:b/>
          <w:bCs/>
          <w:lang w:eastAsia="zh-CN"/>
        </w:rPr>
        <w:t xml:space="preserve">nused bits </w:t>
      </w:r>
      <w:r w:rsidR="00520CC6">
        <w:rPr>
          <w:b/>
          <w:bCs/>
          <w:lang w:eastAsia="zh-CN"/>
        </w:rPr>
        <w:t>are</w:t>
      </w:r>
      <w:r w:rsidR="00AD33F4">
        <w:rPr>
          <w:b/>
          <w:bCs/>
          <w:lang w:eastAsia="zh-CN"/>
        </w:rPr>
        <w:t xml:space="preserve"> partitioned between the sub-grouping indication and RS availability indication functions.</w:t>
      </w:r>
    </w:p>
    <w:bookmarkEnd w:id="15"/>
    <w:p w14:paraId="376959CC" w14:textId="5DD2479E" w:rsidR="000178C3" w:rsidRDefault="0092784E" w:rsidP="000178C3">
      <w:r>
        <w:t>If DCI format 2_6 is used as the PEI,</w:t>
      </w:r>
      <w:r w:rsidR="000178C3">
        <w:t xml:space="preserve"> </w:t>
      </w:r>
      <w:r>
        <w:t>it is naturally a</w:t>
      </w:r>
      <w:r w:rsidR="000178C3">
        <w:t xml:space="preserve"> UE group based signaling. In addition, DCI format 2_6 can be used to indicate SCell dormancy for groups of SCells configured to </w:t>
      </w:r>
      <w:r w:rsidR="006427B3">
        <w:t>connected mode</w:t>
      </w:r>
      <w:r w:rsidR="000178C3">
        <w:t xml:space="preserve"> UE</w:t>
      </w:r>
      <w:r w:rsidR="006427B3">
        <w:t>s</w:t>
      </w:r>
      <w:r w:rsidR="000178C3">
        <w:t xml:space="preserve">. For Rel-17 idle/inactive, </w:t>
      </w:r>
      <w:r w:rsidR="007E533D">
        <w:t>it</w:t>
      </w:r>
      <w:r w:rsidR="000178C3">
        <w:t xml:space="preserve"> is convenient to replace the SCell dormancy indication function with </w:t>
      </w:r>
      <w:r w:rsidR="00EA1979">
        <w:t xml:space="preserve">the availability </w:t>
      </w:r>
      <w:r w:rsidR="000178C3">
        <w:t xml:space="preserve">indication of additional </w:t>
      </w:r>
      <w:r w:rsidR="000178C3" w:rsidRPr="00652D0D">
        <w:t>CSI-RS/TRS</w:t>
      </w:r>
      <w:r w:rsidR="000178C3">
        <w:t>. Similar to SCell dormancy, CSI-RS/TRS groups can also be defined to manage the signaling overhead.</w:t>
      </w:r>
    </w:p>
    <w:p w14:paraId="53B821C4" w14:textId="2D2087FD" w:rsidR="000178C3" w:rsidRDefault="00F329A2" w:rsidP="009A63BD">
      <w:pPr>
        <w:rPr>
          <w:b/>
          <w:bCs/>
        </w:rPr>
      </w:pPr>
      <w:bookmarkStart w:id="16" w:name="o7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8C2F00">
        <w:rPr>
          <w:b/>
          <w:bCs/>
          <w:noProof/>
        </w:rPr>
        <w:t>7</w:t>
      </w:r>
      <w:r w:rsidRPr="00FA7ED0">
        <w:rPr>
          <w:b/>
          <w:bCs/>
        </w:rPr>
        <w:fldChar w:fldCharType="end"/>
      </w:r>
      <w:r w:rsidR="000178C3" w:rsidRPr="00FA7ED0">
        <w:rPr>
          <w:b/>
          <w:bCs/>
        </w:rPr>
        <w:t xml:space="preserve">: </w:t>
      </w:r>
      <w:r w:rsidR="007C083E">
        <w:rPr>
          <w:b/>
          <w:bCs/>
        </w:rPr>
        <w:t>I</w:t>
      </w:r>
      <w:r w:rsidR="004C0BED">
        <w:rPr>
          <w:b/>
          <w:bCs/>
        </w:rPr>
        <w:t xml:space="preserve">f </w:t>
      </w:r>
      <w:r w:rsidR="000178C3">
        <w:rPr>
          <w:b/>
          <w:bCs/>
        </w:rPr>
        <w:t xml:space="preserve">DCI format 2_6 </w:t>
      </w:r>
      <w:r w:rsidR="004C0BED">
        <w:rPr>
          <w:b/>
          <w:bCs/>
        </w:rPr>
        <w:t>is used as paging early indication</w:t>
      </w:r>
      <w:r w:rsidR="00682699">
        <w:rPr>
          <w:b/>
          <w:bCs/>
        </w:rPr>
        <w:t xml:space="preserve"> for idle/inactive mode UEs</w:t>
      </w:r>
      <w:r w:rsidR="004C0BED">
        <w:rPr>
          <w:b/>
          <w:bCs/>
        </w:rPr>
        <w:t xml:space="preserve">, it </w:t>
      </w:r>
      <w:r w:rsidR="000178C3">
        <w:rPr>
          <w:b/>
          <w:bCs/>
        </w:rPr>
        <w:t xml:space="preserve">can carry indication of availability of the additional </w:t>
      </w:r>
      <w:r w:rsidR="00562BBA">
        <w:rPr>
          <w:b/>
          <w:bCs/>
        </w:rPr>
        <w:t>TRS/</w:t>
      </w:r>
      <w:r w:rsidR="000178C3">
        <w:rPr>
          <w:b/>
          <w:bCs/>
        </w:rPr>
        <w:t>CSI-RS</w:t>
      </w:r>
      <w:r w:rsidR="00591DFC">
        <w:rPr>
          <w:b/>
          <w:bCs/>
        </w:rPr>
        <w:t xml:space="preserve"> in a similar way to SCell dormancy indication</w:t>
      </w:r>
      <w:r w:rsidR="00682699">
        <w:rPr>
          <w:b/>
          <w:bCs/>
        </w:rPr>
        <w:t xml:space="preserve"> for connected mode UEs</w:t>
      </w:r>
      <w:r w:rsidR="000178C3">
        <w:rPr>
          <w:b/>
          <w:bCs/>
        </w:rPr>
        <w:t>.</w:t>
      </w:r>
    </w:p>
    <w:bookmarkEnd w:id="16"/>
    <w:p w14:paraId="3095E843" w14:textId="794453D3" w:rsidR="003924F8" w:rsidRDefault="00D9134D" w:rsidP="009A63BD">
      <w:pPr>
        <w:rPr>
          <w:b/>
          <w:bCs/>
        </w:rPr>
      </w:pPr>
      <w:r>
        <w:t>If RS/</w:t>
      </w:r>
      <w:r w:rsidR="00562BBA">
        <w:t>sequence-based</w:t>
      </w:r>
      <w:r>
        <w:t xml:space="preserve"> PEI is adopted, information that can be carried by RS/sequences configured for the same UE sub-group is very limited.</w:t>
      </w:r>
      <w:r w:rsidR="00562BBA">
        <w:t xml:space="preserve"> In this case, </w:t>
      </w:r>
      <w:r w:rsidR="00824F94">
        <w:t xml:space="preserve">the PEI may be able to </w:t>
      </w:r>
      <w:r w:rsidR="00562BBA">
        <w:t>only</w:t>
      </w:r>
      <w:r w:rsidR="00824F94">
        <w:t xml:space="preserve"> indicate</w:t>
      </w:r>
      <w:r w:rsidR="00562BBA">
        <w:t xml:space="preserve"> the availability of all configured TRS/CSI-RS</w:t>
      </w:r>
      <w:r w:rsidR="00824F94">
        <w:t>s, i.e., either all TRS/CSI-RSs are available to the idle/inactive UE or not available.</w:t>
      </w:r>
    </w:p>
    <w:p w14:paraId="4F51AD20" w14:textId="66B866D6" w:rsidR="00C50BAE" w:rsidRPr="0042126C" w:rsidRDefault="00F329A2" w:rsidP="00C50BAE">
      <w:pPr>
        <w:rPr>
          <w:b/>
          <w:bCs/>
        </w:rPr>
      </w:pPr>
      <w:bookmarkStart w:id="17" w:name="o8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DD48FB">
        <w:rPr>
          <w:b/>
          <w:bCs/>
          <w:noProof/>
        </w:rPr>
        <w:t>8</w:t>
      </w:r>
      <w:r w:rsidRPr="00FA7ED0">
        <w:rPr>
          <w:b/>
          <w:bCs/>
        </w:rPr>
        <w:fldChar w:fldCharType="end"/>
      </w:r>
      <w:r w:rsidR="00DA3FDB" w:rsidRPr="0027677E">
        <w:rPr>
          <w:b/>
          <w:bCs/>
        </w:rPr>
        <w:t>:</w:t>
      </w:r>
      <w:r w:rsidR="00C50BAE" w:rsidRPr="0042126C">
        <w:rPr>
          <w:b/>
          <w:bCs/>
        </w:rPr>
        <w:t xml:space="preserve"> </w:t>
      </w:r>
      <w:r w:rsidR="00E433A9" w:rsidRPr="0042126C">
        <w:rPr>
          <w:b/>
          <w:bCs/>
        </w:rPr>
        <w:t>I</w:t>
      </w:r>
      <w:r w:rsidR="00C50BAE" w:rsidRPr="0042126C">
        <w:rPr>
          <w:b/>
          <w:bCs/>
        </w:rPr>
        <w:t>f</w:t>
      </w:r>
      <w:r w:rsidR="00E433A9" w:rsidRPr="0042126C">
        <w:rPr>
          <w:b/>
          <w:bCs/>
        </w:rPr>
        <w:t xml:space="preserve"> paging early indication is based on RS/sequence, only </w:t>
      </w:r>
      <w:r w:rsidR="003A2A6D" w:rsidRPr="0042126C">
        <w:rPr>
          <w:b/>
          <w:bCs/>
        </w:rPr>
        <w:t xml:space="preserve">one bit information </w:t>
      </w:r>
      <w:r w:rsidR="004B4384" w:rsidRPr="0042126C">
        <w:rPr>
          <w:b/>
          <w:bCs/>
        </w:rPr>
        <w:t xml:space="preserve">is provided to indicate whether all </w:t>
      </w:r>
      <w:r w:rsidR="0042126C" w:rsidRPr="0042126C">
        <w:rPr>
          <w:b/>
          <w:bCs/>
        </w:rPr>
        <w:t xml:space="preserve">configured </w:t>
      </w:r>
      <w:r w:rsidR="004B4384" w:rsidRPr="0042126C">
        <w:rPr>
          <w:b/>
          <w:bCs/>
        </w:rPr>
        <w:t>TRS/CSI-RSs are available to the idle/inactive UE or not available</w:t>
      </w:r>
      <w:r w:rsidR="00C50BAE" w:rsidRPr="0042126C">
        <w:rPr>
          <w:b/>
          <w:bCs/>
        </w:rPr>
        <w:t>.</w:t>
      </w:r>
    </w:p>
    <w:p w14:paraId="5B9E0EBF" w14:textId="7D08F8C5" w:rsidR="00090BC7" w:rsidRPr="00090BC7" w:rsidRDefault="00090BC7" w:rsidP="00090BC7">
      <w:pPr>
        <w:rPr>
          <w:lang w:eastAsia="zh-CN"/>
        </w:rPr>
      </w:pPr>
      <w:bookmarkStart w:id="18" w:name="_Toc47536199"/>
      <w:bookmarkEnd w:id="17"/>
      <w:r w:rsidRPr="00090BC7">
        <w:t xml:space="preserve">Based on these </w:t>
      </w:r>
      <w:r>
        <w:t>the discussions, we propose the following for TRS/CSI-RS configuration for idle/inactive mode UEs.</w:t>
      </w:r>
    </w:p>
    <w:p w14:paraId="7ED22EAB" w14:textId="4012EA88" w:rsidR="001A2D08" w:rsidRPr="001A2D08" w:rsidRDefault="00400FDB" w:rsidP="00090BC7">
      <w:pPr>
        <w:tabs>
          <w:tab w:val="num" w:pos="720"/>
        </w:tabs>
        <w:spacing w:before="120"/>
        <w:rPr>
          <w:b/>
          <w:bCs/>
        </w:rPr>
      </w:pPr>
      <w:bookmarkStart w:id="19" w:name="p7"/>
      <w:r w:rsidRPr="00684322">
        <w:rPr>
          <w:b/>
          <w:bCs/>
        </w:rPr>
        <w:t xml:space="preserve">Proposal </w:t>
      </w:r>
      <w:r w:rsidRPr="00684322">
        <w:rPr>
          <w:b/>
          <w:bCs/>
        </w:rPr>
        <w:fldChar w:fldCharType="begin"/>
      </w:r>
      <w:r w:rsidRPr="00684322">
        <w:rPr>
          <w:b/>
          <w:bCs/>
        </w:rPr>
        <w:instrText xml:space="preserve"> SEQ Proposal \* ARABIC </w:instrText>
      </w:r>
      <w:r w:rsidRPr="00684322">
        <w:rPr>
          <w:b/>
          <w:bCs/>
        </w:rPr>
        <w:fldChar w:fldCharType="separate"/>
      </w:r>
      <w:r w:rsidR="008C2F00">
        <w:rPr>
          <w:b/>
          <w:bCs/>
          <w:noProof/>
        </w:rPr>
        <w:t>7</w:t>
      </w:r>
      <w:r w:rsidRPr="00684322">
        <w:rPr>
          <w:b/>
          <w:bCs/>
        </w:rPr>
        <w:fldChar w:fldCharType="end"/>
      </w:r>
      <w:r w:rsidRPr="00684322">
        <w:rPr>
          <w:b/>
          <w:bCs/>
        </w:rPr>
        <w:t xml:space="preserve">: </w:t>
      </w:r>
      <w:bookmarkEnd w:id="18"/>
      <w:r w:rsidR="00F24C38">
        <w:rPr>
          <w:b/>
          <w:bCs/>
        </w:rPr>
        <w:t>TRS/CSI-RS can be configured to the idle/inactive mode UE by</w:t>
      </w:r>
      <w:r w:rsidR="001C3FCF">
        <w:rPr>
          <w:b/>
          <w:bCs/>
        </w:rPr>
        <w:t xml:space="preserve"> </w:t>
      </w:r>
      <w:r w:rsidR="001C3FCF">
        <w:rPr>
          <w:rFonts w:hint="eastAsia"/>
          <w:b/>
          <w:bCs/>
          <w:lang w:eastAsia="zh-CN"/>
        </w:rPr>
        <w:t>t</w:t>
      </w:r>
      <w:r w:rsidR="001C3FCF">
        <w:rPr>
          <w:b/>
          <w:bCs/>
          <w:lang w:eastAsia="zh-CN"/>
        </w:rPr>
        <w:t>he following mech</w:t>
      </w:r>
      <w:r w:rsidR="008B7B4A">
        <w:rPr>
          <w:b/>
          <w:bCs/>
          <w:lang w:eastAsia="zh-CN"/>
        </w:rPr>
        <w:t>anism</w:t>
      </w:r>
      <w:r w:rsidR="001C3FCF">
        <w:rPr>
          <w:b/>
          <w:bCs/>
          <w:lang w:eastAsia="zh-CN"/>
        </w:rPr>
        <w:t xml:space="preserve">s </w:t>
      </w:r>
    </w:p>
    <w:p w14:paraId="605547B6" w14:textId="030C9A5B" w:rsidR="001A2D08" w:rsidRPr="00E77A1D" w:rsidRDefault="001A2D08" w:rsidP="00E77A1D">
      <w:pPr>
        <w:pStyle w:val="ListParagraph"/>
        <w:numPr>
          <w:ilvl w:val="0"/>
          <w:numId w:val="29"/>
        </w:numPr>
        <w:rPr>
          <w:b/>
          <w:bCs/>
        </w:rPr>
      </w:pPr>
      <w:r w:rsidRPr="00E77A1D">
        <w:rPr>
          <w:b/>
          <w:bCs/>
        </w:rPr>
        <w:t xml:space="preserve">Full </w:t>
      </w:r>
      <w:r w:rsidR="00463AD7">
        <w:rPr>
          <w:b/>
          <w:bCs/>
        </w:rPr>
        <w:t xml:space="preserve">set of </w:t>
      </w:r>
      <w:r w:rsidRPr="00E77A1D">
        <w:rPr>
          <w:b/>
          <w:bCs/>
        </w:rPr>
        <w:t xml:space="preserve">configuration </w:t>
      </w:r>
      <w:r w:rsidR="00463AD7">
        <w:rPr>
          <w:b/>
          <w:bCs/>
        </w:rPr>
        <w:t>parameters</w:t>
      </w:r>
      <w:r w:rsidR="00520DBB">
        <w:rPr>
          <w:b/>
          <w:bCs/>
        </w:rPr>
        <w:t xml:space="preserve"> is provided</w:t>
      </w:r>
      <w:r w:rsidR="00463AD7">
        <w:rPr>
          <w:b/>
          <w:bCs/>
        </w:rPr>
        <w:t xml:space="preserve"> </w:t>
      </w:r>
      <w:r w:rsidR="00520DBB">
        <w:rPr>
          <w:b/>
          <w:bCs/>
        </w:rPr>
        <w:t>in</w:t>
      </w:r>
      <w:r w:rsidRPr="00E77A1D">
        <w:rPr>
          <w:b/>
          <w:bCs/>
        </w:rPr>
        <w:t xml:space="preserve"> SIB</w:t>
      </w:r>
    </w:p>
    <w:p w14:paraId="42ACF90B" w14:textId="0E0B16BF" w:rsidR="001A2D08" w:rsidRDefault="001A2D08" w:rsidP="00E77A1D">
      <w:pPr>
        <w:pStyle w:val="ListParagraph"/>
        <w:numPr>
          <w:ilvl w:val="0"/>
          <w:numId w:val="29"/>
        </w:numPr>
        <w:rPr>
          <w:b/>
          <w:bCs/>
        </w:rPr>
      </w:pPr>
      <w:r w:rsidRPr="00E77A1D">
        <w:rPr>
          <w:b/>
          <w:bCs/>
        </w:rPr>
        <w:t>Lifetime of RS</w:t>
      </w:r>
      <w:r w:rsidR="00F660AC">
        <w:rPr>
          <w:b/>
          <w:bCs/>
        </w:rPr>
        <w:t xml:space="preserve"> is</w:t>
      </w:r>
      <w:r w:rsidRPr="00E77A1D">
        <w:rPr>
          <w:b/>
          <w:bCs/>
        </w:rPr>
        <w:t xml:space="preserve"> indicated by </w:t>
      </w:r>
      <w:r w:rsidRPr="00881589">
        <w:rPr>
          <w:b/>
          <w:bCs/>
          <w:i/>
          <w:iCs/>
        </w:rPr>
        <w:t>RRCRelease</w:t>
      </w:r>
      <w:r w:rsidRPr="00E77A1D">
        <w:rPr>
          <w:b/>
          <w:bCs/>
        </w:rPr>
        <w:t xml:space="preserve"> message when the same UE switches from connected mode to idle/inactive</w:t>
      </w:r>
    </w:p>
    <w:p w14:paraId="5A74574E" w14:textId="4A551A6D" w:rsidR="00DD48FB" w:rsidRPr="00DD48FB" w:rsidRDefault="00DD48FB" w:rsidP="00070616">
      <w:pPr>
        <w:pStyle w:val="ListParagraph"/>
        <w:numPr>
          <w:ilvl w:val="0"/>
          <w:numId w:val="29"/>
        </w:numPr>
        <w:spacing w:after="240"/>
        <w:rPr>
          <w:b/>
          <w:bCs/>
        </w:rPr>
      </w:pPr>
      <w:r w:rsidRPr="00DD48FB">
        <w:rPr>
          <w:b/>
          <w:bCs/>
        </w:rPr>
        <w:t>Availability of the RS is indicated by L1 signaling in the paging early indication.</w:t>
      </w:r>
    </w:p>
    <w:bookmarkEnd w:id="19"/>
    <w:p w14:paraId="3AFDC04F" w14:textId="77777777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4142D939" w14:textId="76644333" w:rsidR="001E1D15" w:rsidRDefault="00556830" w:rsidP="00556830">
      <w:pPr>
        <w:pStyle w:val="TableofFigures"/>
        <w:tabs>
          <w:tab w:val="right" w:leader="dot" w:pos="9962"/>
        </w:tabs>
        <w:rPr>
          <w:lang w:val="en-GB"/>
        </w:rPr>
      </w:pPr>
      <w:r>
        <w:rPr>
          <w:lang w:val="en-GB"/>
        </w:rPr>
        <w:t xml:space="preserve">In this paper, we discussed TRS/CSI-RS design and signalling for </w:t>
      </w:r>
      <w:r w:rsidR="001E1D15">
        <w:rPr>
          <w:lang w:val="en-GB"/>
        </w:rPr>
        <w:fldChar w:fldCharType="begin"/>
      </w:r>
      <w:r w:rsidR="001E1D15">
        <w:rPr>
          <w:lang w:val="en-GB"/>
        </w:rPr>
        <w:instrText xml:space="preserve"> TOC \n \h \z \c "Proposal" </w:instrText>
      </w:r>
      <w:r w:rsidR="001E1D15">
        <w:rPr>
          <w:lang w:val="en-GB"/>
        </w:rPr>
        <w:fldChar w:fldCharType="end"/>
      </w:r>
      <w:r>
        <w:rPr>
          <w:lang w:val="en-GB"/>
        </w:rPr>
        <w:t>Rel-17 connected mode power saving. The following observations and proposals are made.</w:t>
      </w:r>
    </w:p>
    <w:p w14:paraId="34EABEAC" w14:textId="77777777" w:rsidR="009169AB" w:rsidRPr="00FA7ED0" w:rsidRDefault="00FC23F5" w:rsidP="00E81878">
      <w:pPr>
        <w:spacing w:before="120"/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169AB" w:rsidRPr="00FA7ED0">
        <w:rPr>
          <w:b/>
          <w:bCs/>
        </w:rPr>
        <w:t xml:space="preserve">Observation </w:t>
      </w:r>
      <w:r w:rsidR="009169AB">
        <w:rPr>
          <w:b/>
          <w:bCs/>
          <w:noProof/>
        </w:rPr>
        <w:t>1</w:t>
      </w:r>
      <w:r w:rsidR="009169AB" w:rsidRPr="00FA7ED0">
        <w:rPr>
          <w:b/>
          <w:bCs/>
        </w:rPr>
        <w:t xml:space="preserve">: Power saving gain of additional TRS/CSI-RS depends on the number of SSBs </w:t>
      </w:r>
      <w:r w:rsidR="009169AB">
        <w:rPr>
          <w:b/>
          <w:bCs/>
        </w:rPr>
        <w:t>needed for</w:t>
      </w:r>
      <w:r w:rsidR="009169AB" w:rsidRPr="00FA7ED0">
        <w:rPr>
          <w:b/>
          <w:bCs/>
        </w:rPr>
        <w:t xml:space="preserve"> loop update </w:t>
      </w:r>
      <w:r w:rsidR="009169AB">
        <w:rPr>
          <w:b/>
          <w:bCs/>
        </w:rPr>
        <w:t xml:space="preserve">in the specific channel condition or for the specific UE implementation </w:t>
      </w:r>
      <w:r w:rsidR="009169AB" w:rsidRPr="00FA7ED0">
        <w:rPr>
          <w:b/>
          <w:bCs/>
        </w:rPr>
        <w:t>and location of the TRS/CSI-RS relative to the PO.</w:t>
      </w:r>
    </w:p>
    <w:p w14:paraId="7C3E5115" w14:textId="77777777" w:rsidR="009169AB" w:rsidRPr="00FA7ED0" w:rsidRDefault="00FC23F5" w:rsidP="00FA7ED0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169AB" w:rsidRPr="00FA7ED0">
        <w:rPr>
          <w:b/>
          <w:bCs/>
        </w:rPr>
        <w:t xml:space="preserve">Observation </w:t>
      </w:r>
      <w:r w:rsidR="009169AB">
        <w:rPr>
          <w:b/>
          <w:bCs/>
          <w:noProof/>
        </w:rPr>
        <w:t>2</w:t>
      </w:r>
      <w:r w:rsidR="009169AB" w:rsidRPr="00FA7ED0">
        <w:rPr>
          <w:b/>
          <w:bCs/>
        </w:rPr>
        <w:t xml:space="preserve">: Whether </w:t>
      </w:r>
      <w:r w:rsidR="009169AB">
        <w:rPr>
          <w:b/>
          <w:bCs/>
        </w:rPr>
        <w:t xml:space="preserve">a </w:t>
      </w:r>
      <w:r w:rsidR="009169AB" w:rsidRPr="00FA7ED0">
        <w:rPr>
          <w:b/>
          <w:bCs/>
        </w:rPr>
        <w:t xml:space="preserve">TRS/CSI-RS can provide more processing gain than </w:t>
      </w:r>
      <w:r w:rsidR="009169AB">
        <w:rPr>
          <w:b/>
          <w:bCs/>
        </w:rPr>
        <w:t>a</w:t>
      </w:r>
      <w:r w:rsidR="009169AB" w:rsidRPr="00FA7ED0">
        <w:rPr>
          <w:b/>
          <w:bCs/>
        </w:rPr>
        <w:t xml:space="preserve"> SSB depends on channel frequency selectivity</w:t>
      </w:r>
      <w:r w:rsidR="009169AB">
        <w:rPr>
          <w:b/>
          <w:bCs/>
        </w:rPr>
        <w:t>,</w:t>
      </w:r>
      <w:r w:rsidR="009169AB" w:rsidRPr="00FA7ED0">
        <w:rPr>
          <w:b/>
          <w:bCs/>
        </w:rPr>
        <w:t xml:space="preserve"> bandwidth of the TRS/CSI-RS</w:t>
      </w:r>
      <w:r w:rsidR="009169AB">
        <w:rPr>
          <w:b/>
          <w:bCs/>
        </w:rPr>
        <w:t xml:space="preserve"> and frequency drifting rate</w:t>
      </w:r>
      <w:r w:rsidR="009169AB" w:rsidRPr="00FA7ED0">
        <w:rPr>
          <w:b/>
          <w:bCs/>
        </w:rPr>
        <w:t>.</w:t>
      </w:r>
    </w:p>
    <w:p w14:paraId="6474D8C1" w14:textId="77777777" w:rsidR="009169AB" w:rsidRPr="00FA7ED0" w:rsidRDefault="00FC23F5" w:rsidP="00FA7ED0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169AB" w:rsidRPr="00FA7ED0">
        <w:rPr>
          <w:b/>
          <w:bCs/>
        </w:rPr>
        <w:t xml:space="preserve">Observation </w:t>
      </w:r>
      <w:r w:rsidR="009169AB">
        <w:rPr>
          <w:b/>
          <w:bCs/>
          <w:noProof/>
        </w:rPr>
        <w:t>3</w:t>
      </w:r>
      <w:r w:rsidR="009169AB" w:rsidRPr="00FA7ED0">
        <w:rPr>
          <w:b/>
          <w:bCs/>
        </w:rPr>
        <w:t>: TRS/CSI</w:t>
      </w:r>
      <w:r w:rsidR="009169AB">
        <w:rPr>
          <w:b/>
          <w:bCs/>
        </w:rPr>
        <w:t>-</w:t>
      </w:r>
      <w:r w:rsidR="009169AB" w:rsidRPr="00FA7ED0">
        <w:rPr>
          <w:b/>
          <w:bCs/>
        </w:rPr>
        <w:t>RS is especially beneficial for decoding broadcast PDSCH.</w:t>
      </w:r>
    </w:p>
    <w:p w14:paraId="1FAB7E81" w14:textId="16E85CD2" w:rsidR="007E1324" w:rsidRDefault="00FC23F5" w:rsidP="007E1324">
      <w:pPr>
        <w:spacing w:before="120"/>
        <w:rPr>
          <w:lang w:val="en-GB"/>
        </w:rPr>
      </w:pPr>
      <w:r>
        <w:rPr>
          <w:lang w:val="en-GB"/>
        </w:rPr>
        <w:fldChar w:fldCharType="end"/>
      </w:r>
      <w:r w:rsidR="007E1324">
        <w:rPr>
          <w:lang w:val="en-GB"/>
        </w:rPr>
        <w:fldChar w:fldCharType="begin"/>
      </w:r>
      <w:r w:rsidR="007E1324">
        <w:rPr>
          <w:lang w:val="en-GB"/>
        </w:rPr>
        <w:instrText xml:space="preserve"> REF o4 \h </w:instrText>
      </w:r>
      <w:r w:rsidR="007E1324">
        <w:rPr>
          <w:lang w:val="en-GB"/>
        </w:rPr>
      </w:r>
      <w:r w:rsidR="007E1324">
        <w:rPr>
          <w:lang w:val="en-GB"/>
        </w:rPr>
        <w:fldChar w:fldCharType="separate"/>
      </w:r>
      <w:r w:rsidR="009169AB" w:rsidRPr="00494263">
        <w:rPr>
          <w:b/>
          <w:bCs/>
        </w:rPr>
        <w:t xml:space="preserve">Observation </w:t>
      </w:r>
      <w:r w:rsidR="009169AB">
        <w:rPr>
          <w:b/>
          <w:bCs/>
          <w:noProof/>
        </w:rPr>
        <w:t>4</w:t>
      </w:r>
      <w:r w:rsidR="009169AB" w:rsidRPr="00494263">
        <w:rPr>
          <w:b/>
          <w:bCs/>
        </w:rPr>
        <w:t xml:space="preserve">: </w:t>
      </w:r>
      <w:r w:rsidR="009169AB">
        <w:rPr>
          <w:b/>
          <w:bCs/>
        </w:rPr>
        <w:t xml:space="preserve">From power saving perspective, it is </w:t>
      </w:r>
      <w:r w:rsidR="009169AB" w:rsidRPr="00494263">
        <w:rPr>
          <w:b/>
          <w:bCs/>
          <w:lang w:eastAsia="zh-CN"/>
        </w:rPr>
        <w:t>prefer</w:t>
      </w:r>
      <w:r w:rsidR="009169AB">
        <w:rPr>
          <w:b/>
          <w:bCs/>
          <w:lang w:eastAsia="zh-CN"/>
        </w:rPr>
        <w:t>red to have</w:t>
      </w:r>
      <w:r w:rsidR="009169AB" w:rsidRPr="00494263">
        <w:rPr>
          <w:b/>
          <w:bCs/>
          <w:lang w:eastAsia="zh-CN"/>
        </w:rPr>
        <w:t xml:space="preserve"> the TRS overlap</w:t>
      </w:r>
      <w:r w:rsidR="009169AB">
        <w:rPr>
          <w:b/>
          <w:bCs/>
          <w:lang w:eastAsia="zh-CN"/>
        </w:rPr>
        <w:t xml:space="preserve"> with </w:t>
      </w:r>
      <w:r w:rsidR="009169AB" w:rsidRPr="00494263">
        <w:rPr>
          <w:b/>
          <w:bCs/>
          <w:lang w:eastAsia="zh-CN"/>
        </w:rPr>
        <w:t>or</w:t>
      </w:r>
      <w:r w:rsidR="009169AB">
        <w:rPr>
          <w:b/>
          <w:bCs/>
          <w:lang w:eastAsia="zh-CN"/>
        </w:rPr>
        <w:t xml:space="preserve"> </w:t>
      </w:r>
      <w:r w:rsidR="009169AB" w:rsidRPr="00494263">
        <w:rPr>
          <w:b/>
          <w:bCs/>
          <w:lang w:eastAsia="zh-CN"/>
        </w:rPr>
        <w:t xml:space="preserve">very close </w:t>
      </w:r>
      <w:r w:rsidR="009169AB">
        <w:rPr>
          <w:b/>
          <w:bCs/>
          <w:lang w:eastAsia="zh-CN"/>
        </w:rPr>
        <w:t>to the</w:t>
      </w:r>
      <w:r w:rsidR="009169AB" w:rsidRPr="00494263">
        <w:rPr>
          <w:b/>
          <w:bCs/>
          <w:lang w:eastAsia="zh-CN"/>
        </w:rPr>
        <w:t xml:space="preserve"> PDSCH</w:t>
      </w:r>
      <w:r w:rsidR="009169AB">
        <w:rPr>
          <w:b/>
          <w:bCs/>
          <w:lang w:eastAsia="zh-CN"/>
        </w:rPr>
        <w:t>.</w:t>
      </w:r>
      <w:r w:rsidR="009169AB" w:rsidRPr="00494263">
        <w:rPr>
          <w:b/>
          <w:bCs/>
          <w:lang w:eastAsia="zh-CN"/>
        </w:rPr>
        <w:t xml:space="preserve"> </w:t>
      </w:r>
      <w:r w:rsidR="007E1324">
        <w:rPr>
          <w:lang w:val="en-GB"/>
        </w:rPr>
        <w:fldChar w:fldCharType="end"/>
      </w:r>
      <w:bookmarkStart w:id="20" w:name="_GoBack"/>
      <w:bookmarkEnd w:id="20"/>
    </w:p>
    <w:p w14:paraId="55EBCF07" w14:textId="77777777" w:rsidR="009169AB" w:rsidRDefault="00FC23F5" w:rsidP="00571452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169AB" w:rsidRPr="00FA7ED0">
        <w:rPr>
          <w:b/>
          <w:bCs/>
        </w:rPr>
        <w:t xml:space="preserve">Observation </w:t>
      </w:r>
      <w:r w:rsidR="009169AB">
        <w:rPr>
          <w:b/>
          <w:bCs/>
          <w:noProof/>
        </w:rPr>
        <w:t>5</w:t>
      </w:r>
      <w:r w:rsidR="009169AB" w:rsidRPr="00FA7ED0">
        <w:rPr>
          <w:b/>
          <w:bCs/>
        </w:rPr>
        <w:t xml:space="preserve">: </w:t>
      </w:r>
      <w:r w:rsidR="009169AB">
        <w:rPr>
          <w:b/>
          <w:bCs/>
        </w:rPr>
        <w:t>RS configuration signaling overhead can be reduced if network indicate availability for the RS that has been configured to the idle/inactive mode UE</w:t>
      </w:r>
      <w:r w:rsidR="009169AB" w:rsidRPr="00FA7ED0">
        <w:rPr>
          <w:b/>
          <w:bCs/>
        </w:rPr>
        <w:t>.</w:t>
      </w:r>
    </w:p>
    <w:p w14:paraId="378F8C09" w14:textId="77777777" w:rsidR="009169AB" w:rsidRPr="00CC4A68" w:rsidRDefault="00FC23F5" w:rsidP="000178C3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169AB" w:rsidRPr="00FA7ED0">
        <w:rPr>
          <w:b/>
          <w:bCs/>
        </w:rPr>
        <w:t xml:space="preserve">Observation </w:t>
      </w:r>
      <w:r w:rsidR="009169AB">
        <w:rPr>
          <w:b/>
          <w:bCs/>
          <w:noProof/>
        </w:rPr>
        <w:t>6</w:t>
      </w:r>
      <w:r w:rsidR="009169AB" w:rsidRPr="0027677E">
        <w:rPr>
          <w:b/>
          <w:bCs/>
        </w:rPr>
        <w:t>:</w:t>
      </w:r>
      <w:r w:rsidR="009169AB">
        <w:rPr>
          <w:b/>
          <w:bCs/>
        </w:rPr>
        <w:t xml:space="preserve"> Unused</w:t>
      </w:r>
      <w:r w:rsidR="009169AB" w:rsidRPr="00CC4A68">
        <w:rPr>
          <w:b/>
          <w:bCs/>
        </w:rPr>
        <w:t xml:space="preserve"> </w:t>
      </w:r>
      <w:r w:rsidR="009169AB">
        <w:rPr>
          <w:b/>
          <w:bCs/>
        </w:rPr>
        <w:t xml:space="preserve">bits </w:t>
      </w:r>
      <w:r w:rsidR="009169AB" w:rsidRPr="00CC4A68">
        <w:rPr>
          <w:b/>
          <w:bCs/>
        </w:rPr>
        <w:t xml:space="preserve">of the paging PDCCH can be used to indicate </w:t>
      </w:r>
      <w:r w:rsidR="009169AB">
        <w:rPr>
          <w:b/>
          <w:bCs/>
        </w:rPr>
        <w:t>availability of the TRS/CSI-RS. These include</w:t>
      </w:r>
    </w:p>
    <w:p w14:paraId="18FC0765" w14:textId="77777777" w:rsidR="009169AB" w:rsidRDefault="009169AB" w:rsidP="000178C3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R</w:t>
      </w:r>
      <w:r w:rsidRPr="00CC4A68">
        <w:rPr>
          <w:b/>
          <w:bCs/>
        </w:rPr>
        <w:t>eserved bits to indicate the paged UE groups in the PO</w:t>
      </w:r>
    </w:p>
    <w:p w14:paraId="17B4642B" w14:textId="77777777" w:rsidR="009169AB" w:rsidRPr="00CC4A68" w:rsidRDefault="009169AB" w:rsidP="000178C3">
      <w:pPr>
        <w:pStyle w:val="ListParagraph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Unused bits 4 to 8 in the </w:t>
      </w:r>
      <w:r w:rsidRPr="00CC4A68">
        <w:rPr>
          <w:b/>
          <w:bCs/>
        </w:rPr>
        <w:t>Short Message</w:t>
      </w:r>
      <w:r>
        <w:rPr>
          <w:b/>
          <w:bCs/>
        </w:rPr>
        <w:t xml:space="preserve"> field</w:t>
      </w:r>
    </w:p>
    <w:p w14:paraId="7E737B1E" w14:textId="77777777" w:rsidR="009169AB" w:rsidRDefault="009169AB" w:rsidP="000178C3">
      <w:pPr>
        <w:pStyle w:val="ListParagraph"/>
        <w:numPr>
          <w:ilvl w:val="0"/>
          <w:numId w:val="28"/>
        </w:numPr>
        <w:rPr>
          <w:b/>
          <w:bCs/>
        </w:rPr>
      </w:pPr>
      <w:r w:rsidRPr="00CC4A68">
        <w:rPr>
          <w:b/>
          <w:bCs/>
        </w:rPr>
        <w:t xml:space="preserve">If Short Message Indicator is 01, </w:t>
      </w:r>
      <w:r>
        <w:rPr>
          <w:b/>
          <w:bCs/>
        </w:rPr>
        <w:t xml:space="preserve">the entire </w:t>
      </w:r>
      <w:r w:rsidRPr="00CC4A68">
        <w:rPr>
          <w:b/>
          <w:bCs/>
        </w:rPr>
        <w:t>Short Message</w:t>
      </w:r>
      <w:r>
        <w:rPr>
          <w:b/>
          <w:bCs/>
        </w:rPr>
        <w:t xml:space="preserve"> field</w:t>
      </w:r>
    </w:p>
    <w:p w14:paraId="2F472243" w14:textId="77777777" w:rsidR="009169AB" w:rsidRPr="000178C3" w:rsidRDefault="009169AB" w:rsidP="000178C3">
      <w:pPr>
        <w:pStyle w:val="ListParagraph"/>
        <w:numPr>
          <w:ilvl w:val="0"/>
          <w:numId w:val="28"/>
        </w:numPr>
        <w:rPr>
          <w:lang w:eastAsia="zh-CN"/>
        </w:rPr>
      </w:pPr>
      <w:r w:rsidRPr="00C15AF9">
        <w:rPr>
          <w:b/>
          <w:bCs/>
        </w:rPr>
        <w:t>If Short Message Indicator is 10, the scheduling field.</w:t>
      </w:r>
    </w:p>
    <w:p w14:paraId="56FA41A0" w14:textId="77777777" w:rsidR="009169AB" w:rsidRPr="000178C3" w:rsidRDefault="009169AB" w:rsidP="000178C3">
      <w:pPr>
        <w:rPr>
          <w:b/>
          <w:bCs/>
          <w:lang w:eastAsia="zh-CN"/>
        </w:rPr>
      </w:pPr>
      <w:r w:rsidRPr="000178C3">
        <w:rPr>
          <w:b/>
          <w:bCs/>
          <w:lang w:eastAsia="zh-CN"/>
        </w:rPr>
        <w:t>U</w:t>
      </w:r>
      <w:r>
        <w:rPr>
          <w:b/>
          <w:bCs/>
          <w:lang w:eastAsia="zh-CN"/>
        </w:rPr>
        <w:t>nused bits are partitioned between the sub-grouping indication and RS availability indication functions.</w:t>
      </w:r>
    </w:p>
    <w:p w14:paraId="1C5B1308" w14:textId="77777777" w:rsidR="009169AB" w:rsidRDefault="00FC23F5" w:rsidP="009A63BD">
      <w:pPr>
        <w:rPr>
          <w:b/>
          <w:bCs/>
        </w:rPr>
      </w:pPr>
      <w:r>
        <w:rPr>
          <w:lang w:val="en-GB"/>
        </w:rPr>
        <w:lastRenderedPageBreak/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169AB" w:rsidRPr="00FA7ED0">
        <w:rPr>
          <w:b/>
          <w:bCs/>
        </w:rPr>
        <w:t xml:space="preserve">Observation </w:t>
      </w:r>
      <w:r w:rsidR="009169AB">
        <w:rPr>
          <w:b/>
          <w:bCs/>
          <w:noProof/>
        </w:rPr>
        <w:t>7</w:t>
      </w:r>
      <w:r w:rsidR="009169AB" w:rsidRPr="00FA7ED0">
        <w:rPr>
          <w:b/>
          <w:bCs/>
        </w:rPr>
        <w:t xml:space="preserve">: </w:t>
      </w:r>
      <w:r w:rsidR="009169AB">
        <w:rPr>
          <w:b/>
          <w:bCs/>
        </w:rPr>
        <w:t>If DCI format 2_6 is used as paging early indication for idle/inactive mode UEs, it can carry indication of availability of the additional TRS/CSI-RS in a similar way to SCell dormancy indication for connected mode UEs.</w:t>
      </w:r>
    </w:p>
    <w:p w14:paraId="60FFF44B" w14:textId="77777777" w:rsidR="009169AB" w:rsidRPr="0042126C" w:rsidRDefault="00FC23F5" w:rsidP="00C50BAE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169AB" w:rsidRPr="00FA7ED0">
        <w:rPr>
          <w:b/>
          <w:bCs/>
        </w:rPr>
        <w:t xml:space="preserve">Observation </w:t>
      </w:r>
      <w:r w:rsidR="009169AB">
        <w:rPr>
          <w:b/>
          <w:bCs/>
          <w:noProof/>
        </w:rPr>
        <w:t>8</w:t>
      </w:r>
      <w:r w:rsidR="009169AB" w:rsidRPr="0027677E">
        <w:rPr>
          <w:b/>
          <w:bCs/>
        </w:rPr>
        <w:t>:</w:t>
      </w:r>
      <w:r w:rsidR="009169AB" w:rsidRPr="0042126C">
        <w:rPr>
          <w:b/>
          <w:bCs/>
        </w:rPr>
        <w:t xml:space="preserve"> If paging early indication is based on RS/sequence, only one bit information is provided to indicate whether all configured TRS/CSI-RSs are available to the idle/inactive UE or not available.</w:t>
      </w:r>
    </w:p>
    <w:p w14:paraId="6A4EA7D4" w14:textId="3FCE5B19" w:rsidR="00FC23F5" w:rsidRDefault="00FC23F5" w:rsidP="00C1783A">
      <w:pPr>
        <w:spacing w:before="120"/>
        <w:rPr>
          <w:b/>
          <w:bCs/>
          <w:lang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C656A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8C656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7002CF">
        <w:rPr>
          <w:b/>
          <w:bCs/>
          <w:lang w:eastAsia="zh-CN"/>
        </w:rPr>
        <w:t>UE assumes TRS/CSI-RS is transmitted only when page message is transmitted for the UE</w:t>
      </w:r>
      <w:r>
        <w:rPr>
          <w:b/>
          <w:bCs/>
          <w:lang w:eastAsia="zh-CN"/>
        </w:rPr>
        <w:t>. In this sense, the TRS/CSI-RS can act as a paging early indication.</w:t>
      </w:r>
    </w:p>
    <w:p w14:paraId="23852CE2" w14:textId="6E8DCDB3" w:rsidR="00FC23F5" w:rsidRDefault="00FC23F5" w:rsidP="00D44279">
      <w:pPr>
        <w:spacing w:before="120"/>
        <w:rPr>
          <w:b/>
          <w:bCs/>
          <w:lang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C656A">
        <w:rPr>
          <w:b/>
          <w:bCs/>
        </w:rPr>
        <w:t xml:space="preserve">Proposal </w:t>
      </w:r>
      <w:r>
        <w:rPr>
          <w:b/>
          <w:bCs/>
          <w:noProof/>
        </w:rPr>
        <w:t>2</w:t>
      </w:r>
      <w:r w:rsidRPr="008C656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The</w:t>
      </w:r>
      <w:r>
        <w:rPr>
          <w:b/>
          <w:bCs/>
          <w:lang w:eastAsia="zh-CN"/>
        </w:rPr>
        <w:t xml:space="preserve"> </w:t>
      </w:r>
      <w:r w:rsidRPr="009F141D">
        <w:rPr>
          <w:b/>
          <w:bCs/>
          <w:lang w:eastAsia="zh-CN"/>
        </w:rPr>
        <w:t>TRS/CSI-RS can be UE group base</w:t>
      </w:r>
      <w:r>
        <w:rPr>
          <w:b/>
          <w:bCs/>
          <w:lang w:eastAsia="zh-CN"/>
        </w:rPr>
        <w:t>d for idle/inactive UEs.</w:t>
      </w:r>
    </w:p>
    <w:p w14:paraId="11492314" w14:textId="7316697C" w:rsidR="00FC23F5" w:rsidRDefault="00FC23F5" w:rsidP="00C1783A">
      <w:pPr>
        <w:spacing w:before="12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F563F4">
        <w:rPr>
          <w:b/>
          <w:bCs/>
        </w:rPr>
        <w:t xml:space="preserve">Proposal </w:t>
      </w:r>
      <w:r>
        <w:rPr>
          <w:b/>
          <w:bCs/>
          <w:noProof/>
        </w:rPr>
        <w:t>3</w:t>
      </w:r>
      <w:r w:rsidRPr="00F563F4">
        <w:rPr>
          <w:b/>
          <w:bCs/>
        </w:rPr>
        <w:t>: If TRS/CSI-RS is adopted, TRS/CSI-RS can be optionally used for RRM measurement.</w:t>
      </w:r>
    </w:p>
    <w:p w14:paraId="328C2994" w14:textId="688F86A1" w:rsidR="00FC23F5" w:rsidRDefault="00FC23F5" w:rsidP="00BF7A3F">
      <w:pPr>
        <w:tabs>
          <w:tab w:val="num" w:pos="720"/>
        </w:tabs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F563F4">
        <w:rPr>
          <w:b/>
          <w:bCs/>
        </w:rPr>
        <w:t xml:space="preserve">Proposal </w:t>
      </w:r>
      <w:r>
        <w:rPr>
          <w:b/>
          <w:bCs/>
          <w:noProof/>
        </w:rPr>
        <w:t>4</w:t>
      </w:r>
      <w:r w:rsidRPr="00F563F4">
        <w:rPr>
          <w:b/>
          <w:bCs/>
        </w:rPr>
        <w:t>:</w:t>
      </w:r>
      <w:r>
        <w:rPr>
          <w:b/>
          <w:bCs/>
        </w:rPr>
        <w:t xml:space="preserve"> </w:t>
      </w:r>
      <w:r w:rsidRPr="00F72468">
        <w:rPr>
          <w:b/>
          <w:bCs/>
        </w:rPr>
        <w:t xml:space="preserve">A </w:t>
      </w:r>
      <w:r w:rsidRPr="00F563F4">
        <w:rPr>
          <w:b/>
          <w:bCs/>
        </w:rPr>
        <w:t xml:space="preserve">TRS/CSI-RS </w:t>
      </w:r>
      <w:r>
        <w:rPr>
          <w:b/>
          <w:bCs/>
        </w:rPr>
        <w:t xml:space="preserve">configured to the idle/inactive UE </w:t>
      </w:r>
      <w:r w:rsidRPr="00F72468">
        <w:rPr>
          <w:b/>
          <w:bCs/>
        </w:rPr>
        <w:t>should be QCL’ed with a transmitted SSB of the serving cell</w:t>
      </w:r>
      <w:r>
        <w:rPr>
          <w:b/>
          <w:bCs/>
        </w:rPr>
        <w:t xml:space="preserve">. </w:t>
      </w:r>
      <w:r w:rsidRPr="00F72468">
        <w:rPr>
          <w:b/>
          <w:bCs/>
        </w:rPr>
        <w:t>At least one RS is QCL’ed with each transmitted SSB of the serving cell</w:t>
      </w:r>
      <w:r>
        <w:rPr>
          <w:b/>
          <w:bCs/>
        </w:rPr>
        <w:t>.</w:t>
      </w:r>
    </w:p>
    <w:p w14:paraId="64AA098A" w14:textId="124BB306" w:rsidR="00FC23F5" w:rsidRDefault="00FC23F5" w:rsidP="00333655">
      <w:pPr>
        <w:tabs>
          <w:tab w:val="num" w:pos="720"/>
        </w:tabs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8115D">
        <w:rPr>
          <w:b/>
          <w:bCs/>
        </w:rPr>
        <w:t xml:space="preserve">Proposal </w:t>
      </w:r>
      <w:r>
        <w:rPr>
          <w:b/>
          <w:bCs/>
          <w:noProof/>
        </w:rPr>
        <w:t>5</w:t>
      </w:r>
      <w:r w:rsidRPr="0088115D">
        <w:rPr>
          <w:b/>
          <w:bCs/>
        </w:rPr>
        <w:t>: The idle/inactive mode UE is not required to</w:t>
      </w:r>
      <w:r w:rsidRPr="00E56C5F">
        <w:rPr>
          <w:b/>
          <w:bCs/>
        </w:rPr>
        <w:t xml:space="preserve"> blind</w:t>
      </w:r>
      <w:r w:rsidRPr="0088115D">
        <w:rPr>
          <w:b/>
          <w:bCs/>
        </w:rPr>
        <w:t>ly</w:t>
      </w:r>
      <w:r w:rsidRPr="00E56C5F">
        <w:rPr>
          <w:b/>
          <w:bCs/>
        </w:rPr>
        <w:t xml:space="preserve"> detect</w:t>
      </w:r>
      <w:r w:rsidRPr="0088115D">
        <w:rPr>
          <w:b/>
          <w:bCs/>
        </w:rPr>
        <w:t xml:space="preserve"> the presence of TRS/CSI-RS unless the TRS/CSI-RS is </w:t>
      </w:r>
      <w:r>
        <w:rPr>
          <w:b/>
          <w:bCs/>
        </w:rPr>
        <w:t>used</w:t>
      </w:r>
      <w:r w:rsidRPr="0088115D">
        <w:rPr>
          <w:b/>
          <w:bCs/>
        </w:rPr>
        <w:t xml:space="preserve"> as paging early indication</w:t>
      </w:r>
    </w:p>
    <w:p w14:paraId="6A3CECBD" w14:textId="77777777" w:rsidR="00FC23F5" w:rsidRPr="0088115D" w:rsidRDefault="00FC23F5" w:rsidP="0088115D">
      <w:pPr>
        <w:pStyle w:val="ListParagraph"/>
        <w:numPr>
          <w:ilvl w:val="0"/>
          <w:numId w:val="25"/>
        </w:numPr>
        <w:tabs>
          <w:tab w:val="num" w:pos="720"/>
        </w:tabs>
        <w:rPr>
          <w:b/>
          <w:bCs/>
        </w:rPr>
      </w:pPr>
      <w:r>
        <w:rPr>
          <w:b/>
          <w:bCs/>
        </w:rPr>
        <w:t>FFS: if TRS/CSI-RS is used both for tracking loop update and paging early indication, the UE should be able to be configured with enough information to explicitly differentiate the two different use cases.</w:t>
      </w:r>
    </w:p>
    <w:p w14:paraId="05F7E82D" w14:textId="20C4B2C7" w:rsidR="00FC23F5" w:rsidRPr="004916A7" w:rsidRDefault="00FC23F5" w:rsidP="008C031F">
      <w:pPr>
        <w:tabs>
          <w:tab w:val="num" w:pos="720"/>
          <w:tab w:val="num" w:pos="1440"/>
        </w:tabs>
        <w:spacing w:before="120"/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27677E">
        <w:rPr>
          <w:b/>
          <w:bCs/>
        </w:rPr>
        <w:t xml:space="preserve">Proposal </w:t>
      </w:r>
      <w:r>
        <w:rPr>
          <w:b/>
          <w:bCs/>
          <w:noProof/>
        </w:rPr>
        <w:t>6</w:t>
      </w:r>
      <w:r w:rsidRPr="0027677E">
        <w:rPr>
          <w:b/>
          <w:bCs/>
        </w:rPr>
        <w:t>:</w:t>
      </w:r>
      <w:r>
        <w:rPr>
          <w:b/>
          <w:bCs/>
        </w:rPr>
        <w:t xml:space="preserve"> Paging early indication, UE sub-grouping and availability indication of additional TRS/CSI-RS should be jointly designed if they are adopted.</w:t>
      </w:r>
    </w:p>
    <w:p w14:paraId="28760DF2" w14:textId="15059A48" w:rsidR="00FC23F5" w:rsidRPr="001A2D08" w:rsidRDefault="00FC23F5" w:rsidP="00090BC7">
      <w:pPr>
        <w:tabs>
          <w:tab w:val="num" w:pos="720"/>
        </w:tabs>
        <w:spacing w:before="12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684322">
        <w:rPr>
          <w:b/>
          <w:bCs/>
        </w:rPr>
        <w:t xml:space="preserve">Proposal </w:t>
      </w:r>
      <w:r>
        <w:rPr>
          <w:b/>
          <w:bCs/>
          <w:noProof/>
        </w:rPr>
        <w:t>7</w:t>
      </w:r>
      <w:r w:rsidRPr="00684322">
        <w:rPr>
          <w:b/>
          <w:bCs/>
        </w:rPr>
        <w:t xml:space="preserve">: </w:t>
      </w:r>
      <w:r>
        <w:rPr>
          <w:b/>
          <w:bCs/>
        </w:rPr>
        <w:t xml:space="preserve">TRS/CSI-RS can be configured to the idle/inactive mode UE by </w:t>
      </w:r>
      <w:r>
        <w:rPr>
          <w:rFonts w:hint="eastAsia"/>
          <w:b/>
          <w:bCs/>
          <w:lang w:eastAsia="zh-CN"/>
        </w:rPr>
        <w:t>t</w:t>
      </w:r>
      <w:r>
        <w:rPr>
          <w:b/>
          <w:bCs/>
          <w:lang w:eastAsia="zh-CN"/>
        </w:rPr>
        <w:t xml:space="preserve">he following mechanisms </w:t>
      </w:r>
    </w:p>
    <w:p w14:paraId="5401D1E2" w14:textId="77777777" w:rsidR="00FC23F5" w:rsidRPr="00E77A1D" w:rsidRDefault="00FC23F5" w:rsidP="00E77A1D">
      <w:pPr>
        <w:pStyle w:val="ListParagraph"/>
        <w:numPr>
          <w:ilvl w:val="0"/>
          <w:numId w:val="29"/>
        </w:numPr>
        <w:rPr>
          <w:b/>
          <w:bCs/>
        </w:rPr>
      </w:pPr>
      <w:r w:rsidRPr="00E77A1D">
        <w:rPr>
          <w:b/>
          <w:bCs/>
        </w:rPr>
        <w:t xml:space="preserve">Full </w:t>
      </w:r>
      <w:r>
        <w:rPr>
          <w:b/>
          <w:bCs/>
        </w:rPr>
        <w:t xml:space="preserve">set of </w:t>
      </w:r>
      <w:r w:rsidRPr="00E77A1D">
        <w:rPr>
          <w:b/>
          <w:bCs/>
        </w:rPr>
        <w:t xml:space="preserve">configuration </w:t>
      </w:r>
      <w:r>
        <w:rPr>
          <w:b/>
          <w:bCs/>
        </w:rPr>
        <w:t>parameters is provided in</w:t>
      </w:r>
      <w:r w:rsidRPr="00E77A1D">
        <w:rPr>
          <w:b/>
          <w:bCs/>
        </w:rPr>
        <w:t xml:space="preserve"> SIB</w:t>
      </w:r>
    </w:p>
    <w:p w14:paraId="64DDA430" w14:textId="77777777" w:rsidR="00FC23F5" w:rsidRDefault="00FC23F5" w:rsidP="00E77A1D">
      <w:pPr>
        <w:pStyle w:val="ListParagraph"/>
        <w:numPr>
          <w:ilvl w:val="0"/>
          <w:numId w:val="29"/>
        </w:numPr>
        <w:rPr>
          <w:b/>
          <w:bCs/>
        </w:rPr>
      </w:pPr>
      <w:r w:rsidRPr="00E77A1D">
        <w:rPr>
          <w:b/>
          <w:bCs/>
        </w:rPr>
        <w:t>Lifetime of RS</w:t>
      </w:r>
      <w:r>
        <w:rPr>
          <w:b/>
          <w:bCs/>
        </w:rPr>
        <w:t xml:space="preserve"> is</w:t>
      </w:r>
      <w:r w:rsidRPr="00E77A1D">
        <w:rPr>
          <w:b/>
          <w:bCs/>
        </w:rPr>
        <w:t xml:space="preserve"> indicated by </w:t>
      </w:r>
      <w:r w:rsidRPr="00881589">
        <w:rPr>
          <w:b/>
          <w:bCs/>
          <w:i/>
          <w:iCs/>
        </w:rPr>
        <w:t>RRCRelease</w:t>
      </w:r>
      <w:r w:rsidRPr="00E77A1D">
        <w:rPr>
          <w:b/>
          <w:bCs/>
        </w:rPr>
        <w:t xml:space="preserve"> message when the same UE switches from connected mode to idle/inactive</w:t>
      </w:r>
    </w:p>
    <w:p w14:paraId="25F0C485" w14:textId="77777777" w:rsidR="00FC23F5" w:rsidRPr="00DD48FB" w:rsidRDefault="00FC23F5" w:rsidP="00070616">
      <w:pPr>
        <w:pStyle w:val="ListParagraph"/>
        <w:numPr>
          <w:ilvl w:val="0"/>
          <w:numId w:val="29"/>
        </w:numPr>
        <w:spacing w:after="240"/>
        <w:rPr>
          <w:b/>
          <w:bCs/>
        </w:rPr>
      </w:pPr>
      <w:r w:rsidRPr="00DD48FB">
        <w:rPr>
          <w:b/>
          <w:bCs/>
        </w:rPr>
        <w:t>Availability of the RS is indicated by L1 signaling in the paging early indication.</w:t>
      </w:r>
    </w:p>
    <w:p w14:paraId="7F72ECE4" w14:textId="20AFD831" w:rsidR="00556830" w:rsidRPr="00556830" w:rsidRDefault="00FC23F5" w:rsidP="00556830">
      <w:pPr>
        <w:rPr>
          <w:lang w:val="en-GB"/>
        </w:rPr>
      </w:pPr>
      <w:r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37DC52CD" w:rsidR="001E1D15" w:rsidRPr="0052690C" w:rsidRDefault="001E1D15" w:rsidP="001E1D15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21" w:name="_Ref21085748"/>
      <w:bookmarkStart w:id="22" w:name="_Ref534216161"/>
      <w:bookmarkStart w:id="23" w:name="_Hlk534618356"/>
      <w:r w:rsidRPr="000F481F">
        <w:t>RP-200938, “Revised WID UE Power Saving Enhancements for NR”, RAN #88e, MediaTek Inc.</w:t>
      </w:r>
      <w:bookmarkEnd w:id="21"/>
    </w:p>
    <w:p w14:paraId="1A614F0D" w14:textId="2DDE85D2" w:rsidR="0052690C" w:rsidRPr="00D40420" w:rsidRDefault="009F7A49" w:rsidP="00A25621">
      <w:pPr>
        <w:pStyle w:val="ListParagraph"/>
        <w:numPr>
          <w:ilvl w:val="0"/>
          <w:numId w:val="2"/>
        </w:numPr>
      </w:pPr>
      <w:bookmarkStart w:id="24" w:name="_Ref47716327"/>
      <w:r w:rsidRPr="00D40420">
        <w:t>TR 38.840, “</w:t>
      </w:r>
      <w:r w:rsidR="00D40420">
        <w:t>Study on User Equipment (UE) power saving in NR</w:t>
      </w:r>
      <w:r w:rsidRPr="00D40420">
        <w:t>”</w:t>
      </w:r>
      <w:r w:rsidR="00D40420">
        <w:t>.</w:t>
      </w:r>
      <w:bookmarkEnd w:id="24"/>
    </w:p>
    <w:bookmarkEnd w:id="22"/>
    <w:bookmarkEnd w:id="23"/>
    <w:p w14:paraId="184F08BE" w14:textId="77777777" w:rsidR="001E1D15" w:rsidRDefault="001E1D15" w:rsidP="001E1D1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4A83F7A8" w14:textId="77777777" w:rsidR="001E1D15" w:rsidRPr="001E1D15" w:rsidRDefault="001E1D15" w:rsidP="001E1D15"/>
    <w:sectPr w:rsidR="001E1D15" w:rsidRPr="001E1D15" w:rsidSect="0001335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80B5E" w16cex:dateUtc="2020-08-08T0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7EDB1" w14:textId="77777777" w:rsidR="002A2EAD" w:rsidRDefault="002A2EAD">
      <w:r>
        <w:separator/>
      </w:r>
    </w:p>
  </w:endnote>
  <w:endnote w:type="continuationSeparator" w:id="0">
    <w:p w14:paraId="2EC065BF" w14:textId="77777777" w:rsidR="002A2EAD" w:rsidRDefault="002A2EAD">
      <w:r>
        <w:continuationSeparator/>
      </w:r>
    </w:p>
  </w:endnote>
  <w:endnote w:type="continuationNotice" w:id="1">
    <w:p w14:paraId="3955A06B" w14:textId="77777777" w:rsidR="002A2EAD" w:rsidRDefault="002A2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8652B" w14:textId="77777777" w:rsidR="002A2EAD" w:rsidRDefault="002A2EAD">
      <w:r>
        <w:separator/>
      </w:r>
    </w:p>
  </w:footnote>
  <w:footnote w:type="continuationSeparator" w:id="0">
    <w:p w14:paraId="38639132" w14:textId="77777777" w:rsidR="002A2EAD" w:rsidRDefault="002A2EAD">
      <w:r>
        <w:continuationSeparator/>
      </w:r>
    </w:p>
  </w:footnote>
  <w:footnote w:type="continuationNotice" w:id="1">
    <w:p w14:paraId="6CE6129A" w14:textId="77777777" w:rsidR="002A2EAD" w:rsidRDefault="002A2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8F250F"/>
    <w:multiLevelType w:val="multilevel"/>
    <w:tmpl w:val="E8BE49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764AF5"/>
    <w:multiLevelType w:val="hybridMultilevel"/>
    <w:tmpl w:val="C2BE91FE"/>
    <w:lvl w:ilvl="0" w:tplc="3EB875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6C282A"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4C44222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C68D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9053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0C6C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0ED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C60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F0A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A86005A"/>
    <w:multiLevelType w:val="hybridMultilevel"/>
    <w:tmpl w:val="54B053A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B325C5F"/>
    <w:multiLevelType w:val="hybridMultilevel"/>
    <w:tmpl w:val="EC646332"/>
    <w:lvl w:ilvl="0" w:tplc="0BEA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E3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34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647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AE0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A2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E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4B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43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6D50FE"/>
    <w:multiLevelType w:val="hybridMultilevel"/>
    <w:tmpl w:val="C5084E12"/>
    <w:lvl w:ilvl="0" w:tplc="567C2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64A4F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72828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8D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C4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707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F871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96C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A9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230815"/>
    <w:multiLevelType w:val="hybridMultilevel"/>
    <w:tmpl w:val="9DAA05D6"/>
    <w:lvl w:ilvl="0" w:tplc="627C9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E6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05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928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2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2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08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65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E3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720A55"/>
    <w:multiLevelType w:val="hybridMultilevel"/>
    <w:tmpl w:val="1B0297E4"/>
    <w:lvl w:ilvl="0" w:tplc="A1829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43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63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AE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2D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20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C5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202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82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F55621"/>
    <w:multiLevelType w:val="hybridMultilevel"/>
    <w:tmpl w:val="F0882308"/>
    <w:lvl w:ilvl="0" w:tplc="6B340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C4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748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0A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FC5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68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85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E9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08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995EFB"/>
    <w:multiLevelType w:val="hybridMultilevel"/>
    <w:tmpl w:val="2DAA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50023"/>
    <w:multiLevelType w:val="hybridMultilevel"/>
    <w:tmpl w:val="E9982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E6BD8"/>
    <w:multiLevelType w:val="hybridMultilevel"/>
    <w:tmpl w:val="F4AE5456"/>
    <w:lvl w:ilvl="0" w:tplc="D722E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6E438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E1AF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A0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1AF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945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E0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A4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0E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027F48"/>
    <w:multiLevelType w:val="hybridMultilevel"/>
    <w:tmpl w:val="A7E47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7C3C2D"/>
    <w:multiLevelType w:val="hybridMultilevel"/>
    <w:tmpl w:val="D5689E0C"/>
    <w:lvl w:ilvl="0" w:tplc="04090001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03DCB"/>
    <w:multiLevelType w:val="hybridMultilevel"/>
    <w:tmpl w:val="CA0A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EF652D"/>
    <w:multiLevelType w:val="hybridMultilevel"/>
    <w:tmpl w:val="8390AAFE"/>
    <w:lvl w:ilvl="0" w:tplc="7EFAB7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E81C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5ECA80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7D06E4E0"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F8D6DB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A6BE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D4B2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DC16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C011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F596748"/>
    <w:multiLevelType w:val="hybridMultilevel"/>
    <w:tmpl w:val="E788C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052EA"/>
    <w:multiLevelType w:val="hybridMultilevel"/>
    <w:tmpl w:val="4B66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7442CB"/>
    <w:multiLevelType w:val="hybridMultilevel"/>
    <w:tmpl w:val="483A2998"/>
    <w:lvl w:ilvl="0" w:tplc="32789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803D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B8EC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E03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0A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4E1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3A9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F2E0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9A2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E6CB9"/>
    <w:multiLevelType w:val="hybridMultilevel"/>
    <w:tmpl w:val="743A45C6"/>
    <w:lvl w:ilvl="0" w:tplc="534E6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F86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06A1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CE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2C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D40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0C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09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6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1"/>
  </w:num>
  <w:num w:numId="5">
    <w:abstractNumId w:val="21"/>
  </w:num>
  <w:num w:numId="6">
    <w:abstractNumId w:val="25"/>
  </w:num>
  <w:num w:numId="7">
    <w:abstractNumId w:val="27"/>
  </w:num>
  <w:num w:numId="8">
    <w:abstractNumId w:val="19"/>
  </w:num>
  <w:num w:numId="9">
    <w:abstractNumId w:val="29"/>
  </w:num>
  <w:num w:numId="10">
    <w:abstractNumId w:val="3"/>
  </w:num>
  <w:num w:numId="11">
    <w:abstractNumId w:val="17"/>
  </w:num>
  <w:num w:numId="12">
    <w:abstractNumId w:val="5"/>
  </w:num>
  <w:num w:numId="13">
    <w:abstractNumId w:val="12"/>
  </w:num>
  <w:num w:numId="14">
    <w:abstractNumId w:val="6"/>
  </w:num>
  <w:num w:numId="15">
    <w:abstractNumId w:val="22"/>
  </w:num>
  <w:num w:numId="16">
    <w:abstractNumId w:val="24"/>
  </w:num>
  <w:num w:numId="17">
    <w:abstractNumId w:val="14"/>
  </w:num>
  <w:num w:numId="18">
    <w:abstractNumId w:val="9"/>
  </w:num>
  <w:num w:numId="19">
    <w:abstractNumId w:val="18"/>
  </w:num>
  <w:num w:numId="20">
    <w:abstractNumId w:val="8"/>
  </w:num>
  <w:num w:numId="21">
    <w:abstractNumId w:val="15"/>
  </w:num>
  <w:num w:numId="22">
    <w:abstractNumId w:val="26"/>
  </w:num>
  <w:num w:numId="23">
    <w:abstractNumId w:val="10"/>
  </w:num>
  <w:num w:numId="24">
    <w:abstractNumId w:val="28"/>
  </w:num>
  <w:num w:numId="25">
    <w:abstractNumId w:val="16"/>
  </w:num>
  <w:num w:numId="26">
    <w:abstractNumId w:val="4"/>
  </w:num>
  <w:num w:numId="27">
    <w:abstractNumId w:val="20"/>
  </w:num>
  <w:num w:numId="28">
    <w:abstractNumId w:val="13"/>
  </w:num>
  <w:num w:numId="29">
    <w:abstractNumId w:val="23"/>
  </w:num>
  <w:num w:numId="30">
    <w:abstractNumId w:val="1"/>
  </w:num>
  <w:num w:numId="3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F7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1EF"/>
    <w:rsid w:val="00010462"/>
    <w:rsid w:val="000109F1"/>
    <w:rsid w:val="00010A5C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D57"/>
    <w:rsid w:val="0001321B"/>
    <w:rsid w:val="00013353"/>
    <w:rsid w:val="000133A9"/>
    <w:rsid w:val="000137BA"/>
    <w:rsid w:val="00013B63"/>
    <w:rsid w:val="00013F64"/>
    <w:rsid w:val="000141F0"/>
    <w:rsid w:val="00014304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8C3"/>
    <w:rsid w:val="00017928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4D8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5A1"/>
    <w:rsid w:val="000258DD"/>
    <w:rsid w:val="0002591B"/>
    <w:rsid w:val="00025C7E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300FE"/>
    <w:rsid w:val="000303BD"/>
    <w:rsid w:val="00030432"/>
    <w:rsid w:val="00030619"/>
    <w:rsid w:val="000307C6"/>
    <w:rsid w:val="000308EA"/>
    <w:rsid w:val="00030A5C"/>
    <w:rsid w:val="00030F74"/>
    <w:rsid w:val="00030F82"/>
    <w:rsid w:val="00030F85"/>
    <w:rsid w:val="000311C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C45"/>
    <w:rsid w:val="00036FA7"/>
    <w:rsid w:val="000370B4"/>
    <w:rsid w:val="0003723F"/>
    <w:rsid w:val="000377E3"/>
    <w:rsid w:val="00037A21"/>
    <w:rsid w:val="00037C2D"/>
    <w:rsid w:val="00040105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8A"/>
    <w:rsid w:val="0004198E"/>
    <w:rsid w:val="00041A91"/>
    <w:rsid w:val="00041B47"/>
    <w:rsid w:val="00041D14"/>
    <w:rsid w:val="00041D52"/>
    <w:rsid w:val="00041EC3"/>
    <w:rsid w:val="0004264B"/>
    <w:rsid w:val="00042A11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D5A"/>
    <w:rsid w:val="00044DBF"/>
    <w:rsid w:val="00044F4F"/>
    <w:rsid w:val="00044FC4"/>
    <w:rsid w:val="000451E5"/>
    <w:rsid w:val="000452D6"/>
    <w:rsid w:val="000453F6"/>
    <w:rsid w:val="00045740"/>
    <w:rsid w:val="00045A54"/>
    <w:rsid w:val="0004608E"/>
    <w:rsid w:val="000464FE"/>
    <w:rsid w:val="0004688F"/>
    <w:rsid w:val="00046AA3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93E"/>
    <w:rsid w:val="00051B10"/>
    <w:rsid w:val="00051C85"/>
    <w:rsid w:val="00051CCF"/>
    <w:rsid w:val="0005201C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BAA"/>
    <w:rsid w:val="00063F57"/>
    <w:rsid w:val="000643BD"/>
    <w:rsid w:val="000644E4"/>
    <w:rsid w:val="00064563"/>
    <w:rsid w:val="0006480B"/>
    <w:rsid w:val="0006481D"/>
    <w:rsid w:val="00064A2B"/>
    <w:rsid w:val="00064B46"/>
    <w:rsid w:val="00065016"/>
    <w:rsid w:val="00065031"/>
    <w:rsid w:val="00065053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FE2"/>
    <w:rsid w:val="000700AB"/>
    <w:rsid w:val="00070192"/>
    <w:rsid w:val="00070519"/>
    <w:rsid w:val="00070617"/>
    <w:rsid w:val="000708AC"/>
    <w:rsid w:val="00070E14"/>
    <w:rsid w:val="00070FB6"/>
    <w:rsid w:val="0007118F"/>
    <w:rsid w:val="000711C1"/>
    <w:rsid w:val="0007162A"/>
    <w:rsid w:val="000716FB"/>
    <w:rsid w:val="00071740"/>
    <w:rsid w:val="00071C0A"/>
    <w:rsid w:val="00071FD0"/>
    <w:rsid w:val="000721EC"/>
    <w:rsid w:val="000724A3"/>
    <w:rsid w:val="00072726"/>
    <w:rsid w:val="00072C3A"/>
    <w:rsid w:val="00072E75"/>
    <w:rsid w:val="00072EFA"/>
    <w:rsid w:val="00072FE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A17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BE"/>
    <w:rsid w:val="00084255"/>
    <w:rsid w:val="0008461F"/>
    <w:rsid w:val="0008473D"/>
    <w:rsid w:val="00084B80"/>
    <w:rsid w:val="00085239"/>
    <w:rsid w:val="00085535"/>
    <w:rsid w:val="00085F08"/>
    <w:rsid w:val="000862BA"/>
    <w:rsid w:val="000862BF"/>
    <w:rsid w:val="000862F6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BC7"/>
    <w:rsid w:val="00090C13"/>
    <w:rsid w:val="000915D9"/>
    <w:rsid w:val="0009168D"/>
    <w:rsid w:val="0009216D"/>
    <w:rsid w:val="000921E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512D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4C1"/>
    <w:rsid w:val="000979F0"/>
    <w:rsid w:val="00097AE8"/>
    <w:rsid w:val="000A02DC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C00"/>
    <w:rsid w:val="000A2D70"/>
    <w:rsid w:val="000A2DA8"/>
    <w:rsid w:val="000A31F7"/>
    <w:rsid w:val="000A3405"/>
    <w:rsid w:val="000A37DD"/>
    <w:rsid w:val="000A39F2"/>
    <w:rsid w:val="000A3ACB"/>
    <w:rsid w:val="000A3D4C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560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2D4"/>
    <w:rsid w:val="000B3413"/>
    <w:rsid w:val="000B38DA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859"/>
    <w:rsid w:val="000B7B2B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C08"/>
    <w:rsid w:val="000C1DBD"/>
    <w:rsid w:val="000C240A"/>
    <w:rsid w:val="000C2DE1"/>
    <w:rsid w:val="000C2E7E"/>
    <w:rsid w:val="000C393F"/>
    <w:rsid w:val="000C3A7D"/>
    <w:rsid w:val="000C3FAE"/>
    <w:rsid w:val="000C4065"/>
    <w:rsid w:val="000C413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73C"/>
    <w:rsid w:val="000C68C4"/>
    <w:rsid w:val="000C69F8"/>
    <w:rsid w:val="000C6A01"/>
    <w:rsid w:val="000C6AC8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85"/>
    <w:rsid w:val="000D18B8"/>
    <w:rsid w:val="000D1B60"/>
    <w:rsid w:val="000D206C"/>
    <w:rsid w:val="000D2185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56A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C3A"/>
    <w:rsid w:val="000E7CB9"/>
    <w:rsid w:val="000E7F51"/>
    <w:rsid w:val="000F00D8"/>
    <w:rsid w:val="000F00FA"/>
    <w:rsid w:val="000F0454"/>
    <w:rsid w:val="000F073D"/>
    <w:rsid w:val="000F093E"/>
    <w:rsid w:val="000F095B"/>
    <w:rsid w:val="000F0AAF"/>
    <w:rsid w:val="000F0F3B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1CCD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60A"/>
    <w:rsid w:val="001146A3"/>
    <w:rsid w:val="001146C6"/>
    <w:rsid w:val="001147B8"/>
    <w:rsid w:val="001148EC"/>
    <w:rsid w:val="0011494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9F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727"/>
    <w:rsid w:val="00122842"/>
    <w:rsid w:val="00122B4F"/>
    <w:rsid w:val="00122C42"/>
    <w:rsid w:val="00122D3F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43C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998"/>
    <w:rsid w:val="00136A43"/>
    <w:rsid w:val="00136AAD"/>
    <w:rsid w:val="00136B17"/>
    <w:rsid w:val="00136C34"/>
    <w:rsid w:val="001371D9"/>
    <w:rsid w:val="00137280"/>
    <w:rsid w:val="00137288"/>
    <w:rsid w:val="00137480"/>
    <w:rsid w:val="001375B9"/>
    <w:rsid w:val="001376F7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389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56F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B9D"/>
    <w:rsid w:val="001612A5"/>
    <w:rsid w:val="0016174F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42AB"/>
    <w:rsid w:val="00164646"/>
    <w:rsid w:val="00164782"/>
    <w:rsid w:val="001647FA"/>
    <w:rsid w:val="00164D9D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E37"/>
    <w:rsid w:val="0017014F"/>
    <w:rsid w:val="001701A3"/>
    <w:rsid w:val="00170397"/>
    <w:rsid w:val="00170482"/>
    <w:rsid w:val="0017049F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CD3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C9"/>
    <w:rsid w:val="001941AA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61D"/>
    <w:rsid w:val="001A273B"/>
    <w:rsid w:val="001A2939"/>
    <w:rsid w:val="001A2D08"/>
    <w:rsid w:val="001A2EB3"/>
    <w:rsid w:val="001A2F60"/>
    <w:rsid w:val="001A2FD5"/>
    <w:rsid w:val="001A3037"/>
    <w:rsid w:val="001A30FB"/>
    <w:rsid w:val="001A31BE"/>
    <w:rsid w:val="001A3273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A7E49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A8B"/>
    <w:rsid w:val="001C2B0D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FCF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258"/>
    <w:rsid w:val="001D18D4"/>
    <w:rsid w:val="001D19F8"/>
    <w:rsid w:val="001D1BE8"/>
    <w:rsid w:val="001D1BF0"/>
    <w:rsid w:val="001D1CFF"/>
    <w:rsid w:val="001D1D9D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3D6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96"/>
    <w:rsid w:val="001D7FE2"/>
    <w:rsid w:val="001E00D4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D15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BDA"/>
    <w:rsid w:val="001E6C1B"/>
    <w:rsid w:val="001E7173"/>
    <w:rsid w:val="001E719A"/>
    <w:rsid w:val="001E750C"/>
    <w:rsid w:val="001E7A8F"/>
    <w:rsid w:val="001E7D26"/>
    <w:rsid w:val="001E7E8C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17"/>
    <w:rsid w:val="001F7408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B20"/>
    <w:rsid w:val="00206B53"/>
    <w:rsid w:val="00206BF6"/>
    <w:rsid w:val="00206E5A"/>
    <w:rsid w:val="0020760F"/>
    <w:rsid w:val="00207613"/>
    <w:rsid w:val="00207847"/>
    <w:rsid w:val="00207AF9"/>
    <w:rsid w:val="00207B02"/>
    <w:rsid w:val="00207BB9"/>
    <w:rsid w:val="00207D1B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381"/>
    <w:rsid w:val="00217685"/>
    <w:rsid w:val="0021797D"/>
    <w:rsid w:val="00217B99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FE7"/>
    <w:rsid w:val="00223125"/>
    <w:rsid w:val="002231AD"/>
    <w:rsid w:val="002234BE"/>
    <w:rsid w:val="002235DF"/>
    <w:rsid w:val="00223833"/>
    <w:rsid w:val="00223ACD"/>
    <w:rsid w:val="00224226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435E"/>
    <w:rsid w:val="002344C8"/>
    <w:rsid w:val="002349C5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CDA"/>
    <w:rsid w:val="00236DD4"/>
    <w:rsid w:val="00236F71"/>
    <w:rsid w:val="00236F88"/>
    <w:rsid w:val="002373FC"/>
    <w:rsid w:val="00237C6F"/>
    <w:rsid w:val="00237D22"/>
    <w:rsid w:val="0024019A"/>
    <w:rsid w:val="0024029F"/>
    <w:rsid w:val="0024045B"/>
    <w:rsid w:val="00240487"/>
    <w:rsid w:val="0024053D"/>
    <w:rsid w:val="00240956"/>
    <w:rsid w:val="00240B7D"/>
    <w:rsid w:val="00240C63"/>
    <w:rsid w:val="00240C75"/>
    <w:rsid w:val="00240CB5"/>
    <w:rsid w:val="00240F65"/>
    <w:rsid w:val="0024103F"/>
    <w:rsid w:val="00241495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63F"/>
    <w:rsid w:val="00243ACD"/>
    <w:rsid w:val="00243F4A"/>
    <w:rsid w:val="0024445A"/>
    <w:rsid w:val="00244606"/>
    <w:rsid w:val="00244924"/>
    <w:rsid w:val="002449F4"/>
    <w:rsid w:val="00244F32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918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627"/>
    <w:rsid w:val="0026369F"/>
    <w:rsid w:val="0026382D"/>
    <w:rsid w:val="0026385F"/>
    <w:rsid w:val="00263909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0D"/>
    <w:rsid w:val="002664E3"/>
    <w:rsid w:val="002664FA"/>
    <w:rsid w:val="00266501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71"/>
    <w:rsid w:val="002777E4"/>
    <w:rsid w:val="00277E66"/>
    <w:rsid w:val="002801E2"/>
    <w:rsid w:val="00280362"/>
    <w:rsid w:val="00280364"/>
    <w:rsid w:val="0028038B"/>
    <w:rsid w:val="00280612"/>
    <w:rsid w:val="0028073A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6D0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4AB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71"/>
    <w:rsid w:val="00295C87"/>
    <w:rsid w:val="00295D32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CF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7BF"/>
    <w:rsid w:val="002B0805"/>
    <w:rsid w:val="002B0960"/>
    <w:rsid w:val="002B0A5A"/>
    <w:rsid w:val="002B0B44"/>
    <w:rsid w:val="002B0BC0"/>
    <w:rsid w:val="002B0BEF"/>
    <w:rsid w:val="002B0C99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287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52A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61E0"/>
    <w:rsid w:val="002C640C"/>
    <w:rsid w:val="002C6422"/>
    <w:rsid w:val="002C6D3C"/>
    <w:rsid w:val="002C6F53"/>
    <w:rsid w:val="002C7000"/>
    <w:rsid w:val="002C782F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26C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15A5"/>
    <w:rsid w:val="002E16BC"/>
    <w:rsid w:val="002E1BA8"/>
    <w:rsid w:val="002E21C0"/>
    <w:rsid w:val="002E222E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809"/>
    <w:rsid w:val="002E6D20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BD"/>
    <w:rsid w:val="00302FEF"/>
    <w:rsid w:val="0030318E"/>
    <w:rsid w:val="0030332C"/>
    <w:rsid w:val="00303CC1"/>
    <w:rsid w:val="00304030"/>
    <w:rsid w:val="00304198"/>
    <w:rsid w:val="00304449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9F9"/>
    <w:rsid w:val="00306AF9"/>
    <w:rsid w:val="00306ED2"/>
    <w:rsid w:val="00306F89"/>
    <w:rsid w:val="00307439"/>
    <w:rsid w:val="0030749E"/>
    <w:rsid w:val="003076CD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6FD"/>
    <w:rsid w:val="00314ACB"/>
    <w:rsid w:val="00314B1F"/>
    <w:rsid w:val="00314C05"/>
    <w:rsid w:val="00314CBB"/>
    <w:rsid w:val="00314DAD"/>
    <w:rsid w:val="003150FC"/>
    <w:rsid w:val="00315431"/>
    <w:rsid w:val="0031599D"/>
    <w:rsid w:val="00315BE5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B02"/>
    <w:rsid w:val="003224B5"/>
    <w:rsid w:val="003228E9"/>
    <w:rsid w:val="00322BC3"/>
    <w:rsid w:val="00322C2B"/>
    <w:rsid w:val="00322E3B"/>
    <w:rsid w:val="003232E3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655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C6"/>
    <w:rsid w:val="00340E31"/>
    <w:rsid w:val="00340E58"/>
    <w:rsid w:val="00341087"/>
    <w:rsid w:val="00341322"/>
    <w:rsid w:val="00341706"/>
    <w:rsid w:val="00341AC0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2B4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2DE"/>
    <w:rsid w:val="00357659"/>
    <w:rsid w:val="00357712"/>
    <w:rsid w:val="00357CAE"/>
    <w:rsid w:val="00357FEE"/>
    <w:rsid w:val="0036046C"/>
    <w:rsid w:val="003604DB"/>
    <w:rsid w:val="0036084D"/>
    <w:rsid w:val="00360962"/>
    <w:rsid w:val="00360B25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C3"/>
    <w:rsid w:val="0037022A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4D4"/>
    <w:rsid w:val="00372609"/>
    <w:rsid w:val="003728C6"/>
    <w:rsid w:val="0037298C"/>
    <w:rsid w:val="00372A6B"/>
    <w:rsid w:val="00372C12"/>
    <w:rsid w:val="00372D7F"/>
    <w:rsid w:val="00373020"/>
    <w:rsid w:val="003735B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057"/>
    <w:rsid w:val="00380543"/>
    <w:rsid w:val="00380568"/>
    <w:rsid w:val="00380602"/>
    <w:rsid w:val="00380892"/>
    <w:rsid w:val="00380BBD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4F8"/>
    <w:rsid w:val="003926BE"/>
    <w:rsid w:val="003929BE"/>
    <w:rsid w:val="003929FA"/>
    <w:rsid w:val="00392A1F"/>
    <w:rsid w:val="00392A63"/>
    <w:rsid w:val="00392B66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A6D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F3"/>
    <w:rsid w:val="003A5865"/>
    <w:rsid w:val="003A58DA"/>
    <w:rsid w:val="003A590E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747"/>
    <w:rsid w:val="003A7D06"/>
    <w:rsid w:val="003B0299"/>
    <w:rsid w:val="003B0B4D"/>
    <w:rsid w:val="003B0F0A"/>
    <w:rsid w:val="003B0FD2"/>
    <w:rsid w:val="003B111E"/>
    <w:rsid w:val="003B248F"/>
    <w:rsid w:val="003B25A3"/>
    <w:rsid w:val="003B26B7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94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D3"/>
    <w:rsid w:val="003C4830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6F70"/>
    <w:rsid w:val="003C712E"/>
    <w:rsid w:val="003C7855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43"/>
    <w:rsid w:val="003D2F6C"/>
    <w:rsid w:val="003D31B9"/>
    <w:rsid w:val="003D3312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82E"/>
    <w:rsid w:val="003F586D"/>
    <w:rsid w:val="003F5CCF"/>
    <w:rsid w:val="003F5CDF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456"/>
    <w:rsid w:val="003F75DD"/>
    <w:rsid w:val="003F78AA"/>
    <w:rsid w:val="003F7908"/>
    <w:rsid w:val="003F7A7C"/>
    <w:rsid w:val="003F7D02"/>
    <w:rsid w:val="003F7DFF"/>
    <w:rsid w:val="00400093"/>
    <w:rsid w:val="0040015E"/>
    <w:rsid w:val="00400427"/>
    <w:rsid w:val="00400615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D24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26C"/>
    <w:rsid w:val="00421387"/>
    <w:rsid w:val="004213C2"/>
    <w:rsid w:val="004213E8"/>
    <w:rsid w:val="00421402"/>
    <w:rsid w:val="0042156E"/>
    <w:rsid w:val="00421960"/>
    <w:rsid w:val="00421E05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446E"/>
    <w:rsid w:val="00424844"/>
    <w:rsid w:val="00425042"/>
    <w:rsid w:val="004251F8"/>
    <w:rsid w:val="004253B1"/>
    <w:rsid w:val="00425B95"/>
    <w:rsid w:val="00425C97"/>
    <w:rsid w:val="00425E65"/>
    <w:rsid w:val="00425FFD"/>
    <w:rsid w:val="00426125"/>
    <w:rsid w:val="004262F8"/>
    <w:rsid w:val="00426442"/>
    <w:rsid w:val="0042654A"/>
    <w:rsid w:val="00426556"/>
    <w:rsid w:val="00426696"/>
    <w:rsid w:val="00426A22"/>
    <w:rsid w:val="00426A93"/>
    <w:rsid w:val="00426DFA"/>
    <w:rsid w:val="00427079"/>
    <w:rsid w:val="00427222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6B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7F2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84"/>
    <w:rsid w:val="004355AA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B06"/>
    <w:rsid w:val="00451BEB"/>
    <w:rsid w:val="004520FE"/>
    <w:rsid w:val="00452298"/>
    <w:rsid w:val="0045247B"/>
    <w:rsid w:val="0045265C"/>
    <w:rsid w:val="004527C0"/>
    <w:rsid w:val="00452B92"/>
    <w:rsid w:val="00452BF5"/>
    <w:rsid w:val="0045305D"/>
    <w:rsid w:val="00453871"/>
    <w:rsid w:val="00453A43"/>
    <w:rsid w:val="00453DEF"/>
    <w:rsid w:val="004540AC"/>
    <w:rsid w:val="004543E4"/>
    <w:rsid w:val="004548E5"/>
    <w:rsid w:val="00454ACD"/>
    <w:rsid w:val="00454C7A"/>
    <w:rsid w:val="00454F08"/>
    <w:rsid w:val="00454F85"/>
    <w:rsid w:val="00455105"/>
    <w:rsid w:val="0045553C"/>
    <w:rsid w:val="00455E20"/>
    <w:rsid w:val="00455E86"/>
    <w:rsid w:val="00456114"/>
    <w:rsid w:val="0045623E"/>
    <w:rsid w:val="00456606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AD7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C50"/>
    <w:rsid w:val="0047041E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32A"/>
    <w:rsid w:val="00474729"/>
    <w:rsid w:val="0047473D"/>
    <w:rsid w:val="0047475B"/>
    <w:rsid w:val="004747E7"/>
    <w:rsid w:val="0047482E"/>
    <w:rsid w:val="0047499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A9E"/>
    <w:rsid w:val="00481BE0"/>
    <w:rsid w:val="0048215F"/>
    <w:rsid w:val="00482389"/>
    <w:rsid w:val="00482943"/>
    <w:rsid w:val="00482ADC"/>
    <w:rsid w:val="00482C93"/>
    <w:rsid w:val="00482F79"/>
    <w:rsid w:val="00482FBB"/>
    <w:rsid w:val="00483222"/>
    <w:rsid w:val="0048327F"/>
    <w:rsid w:val="0048332D"/>
    <w:rsid w:val="00483D11"/>
    <w:rsid w:val="00483D20"/>
    <w:rsid w:val="0048406D"/>
    <w:rsid w:val="00484943"/>
    <w:rsid w:val="00484C46"/>
    <w:rsid w:val="00484DC1"/>
    <w:rsid w:val="00484EB1"/>
    <w:rsid w:val="0048542B"/>
    <w:rsid w:val="00485525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F28"/>
    <w:rsid w:val="00490185"/>
    <w:rsid w:val="00490532"/>
    <w:rsid w:val="00490649"/>
    <w:rsid w:val="0049071D"/>
    <w:rsid w:val="00490895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7C1"/>
    <w:rsid w:val="00491859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9D8"/>
    <w:rsid w:val="00494AF6"/>
    <w:rsid w:val="00494E75"/>
    <w:rsid w:val="00495071"/>
    <w:rsid w:val="004951B0"/>
    <w:rsid w:val="0049545F"/>
    <w:rsid w:val="00495567"/>
    <w:rsid w:val="00495A32"/>
    <w:rsid w:val="004960F6"/>
    <w:rsid w:val="004961DB"/>
    <w:rsid w:val="0049653E"/>
    <w:rsid w:val="0049682E"/>
    <w:rsid w:val="00496A77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C9"/>
    <w:rsid w:val="004A0974"/>
    <w:rsid w:val="004A0E00"/>
    <w:rsid w:val="004A1452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4FBC"/>
    <w:rsid w:val="004A51FA"/>
    <w:rsid w:val="004A5270"/>
    <w:rsid w:val="004A5627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3B3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C3F"/>
    <w:rsid w:val="004B3E0A"/>
    <w:rsid w:val="004B4384"/>
    <w:rsid w:val="004B43DA"/>
    <w:rsid w:val="004B443C"/>
    <w:rsid w:val="004B45A2"/>
    <w:rsid w:val="004B46C3"/>
    <w:rsid w:val="004B4789"/>
    <w:rsid w:val="004B4A0F"/>
    <w:rsid w:val="004B4F6B"/>
    <w:rsid w:val="004B50E0"/>
    <w:rsid w:val="004B556C"/>
    <w:rsid w:val="004B55EC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BED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C7F22"/>
    <w:rsid w:val="004D0074"/>
    <w:rsid w:val="004D0274"/>
    <w:rsid w:val="004D04B9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97A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BA"/>
    <w:rsid w:val="004D6708"/>
    <w:rsid w:val="004D68C0"/>
    <w:rsid w:val="004D6B64"/>
    <w:rsid w:val="004D6C1A"/>
    <w:rsid w:val="004D70E1"/>
    <w:rsid w:val="004D710C"/>
    <w:rsid w:val="004D7617"/>
    <w:rsid w:val="004E0033"/>
    <w:rsid w:val="004E00F1"/>
    <w:rsid w:val="004E0394"/>
    <w:rsid w:val="004E03BE"/>
    <w:rsid w:val="004E071E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E33"/>
    <w:rsid w:val="004E2F51"/>
    <w:rsid w:val="004E340F"/>
    <w:rsid w:val="004E3490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5C"/>
    <w:rsid w:val="004F56BB"/>
    <w:rsid w:val="004F5748"/>
    <w:rsid w:val="004F58AB"/>
    <w:rsid w:val="004F5B33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CAF"/>
    <w:rsid w:val="00507DA0"/>
    <w:rsid w:val="00507F0D"/>
    <w:rsid w:val="00507F36"/>
    <w:rsid w:val="00510374"/>
    <w:rsid w:val="00510444"/>
    <w:rsid w:val="0051046B"/>
    <w:rsid w:val="00510E50"/>
    <w:rsid w:val="00511081"/>
    <w:rsid w:val="00511599"/>
    <w:rsid w:val="005117EA"/>
    <w:rsid w:val="005119D6"/>
    <w:rsid w:val="00511D50"/>
    <w:rsid w:val="00511E67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2001B"/>
    <w:rsid w:val="00520085"/>
    <w:rsid w:val="005200B2"/>
    <w:rsid w:val="005200BF"/>
    <w:rsid w:val="0052082D"/>
    <w:rsid w:val="005209F1"/>
    <w:rsid w:val="00520AE3"/>
    <w:rsid w:val="00520CC6"/>
    <w:rsid w:val="00520D74"/>
    <w:rsid w:val="00520DBB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C5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0C"/>
    <w:rsid w:val="005269C2"/>
    <w:rsid w:val="00526A5E"/>
    <w:rsid w:val="00526C8A"/>
    <w:rsid w:val="00526CDD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6166"/>
    <w:rsid w:val="00536AEE"/>
    <w:rsid w:val="00536D47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F"/>
    <w:rsid w:val="00542379"/>
    <w:rsid w:val="00542458"/>
    <w:rsid w:val="00542693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5E"/>
    <w:rsid w:val="00547CC6"/>
    <w:rsid w:val="00547D9B"/>
    <w:rsid w:val="00547F14"/>
    <w:rsid w:val="00547F8D"/>
    <w:rsid w:val="005502E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FA"/>
    <w:rsid w:val="0056249D"/>
    <w:rsid w:val="005625AD"/>
    <w:rsid w:val="00562757"/>
    <w:rsid w:val="005627C0"/>
    <w:rsid w:val="00562BBA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7CB"/>
    <w:rsid w:val="00564A21"/>
    <w:rsid w:val="00564EB9"/>
    <w:rsid w:val="0056518E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094"/>
    <w:rsid w:val="00571358"/>
    <w:rsid w:val="00571382"/>
    <w:rsid w:val="00571452"/>
    <w:rsid w:val="005714FA"/>
    <w:rsid w:val="005719F4"/>
    <w:rsid w:val="00571B71"/>
    <w:rsid w:val="0057204B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A09"/>
    <w:rsid w:val="00574A1B"/>
    <w:rsid w:val="00574D14"/>
    <w:rsid w:val="00574FDC"/>
    <w:rsid w:val="00575235"/>
    <w:rsid w:val="005753DB"/>
    <w:rsid w:val="005756BD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668"/>
    <w:rsid w:val="00585867"/>
    <w:rsid w:val="00585C3A"/>
    <w:rsid w:val="00586013"/>
    <w:rsid w:val="0058601C"/>
    <w:rsid w:val="0058628A"/>
    <w:rsid w:val="00586786"/>
    <w:rsid w:val="005867C1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BF6"/>
    <w:rsid w:val="00590C31"/>
    <w:rsid w:val="00590CDA"/>
    <w:rsid w:val="00590FE4"/>
    <w:rsid w:val="005911ED"/>
    <w:rsid w:val="0059173A"/>
    <w:rsid w:val="00591B9C"/>
    <w:rsid w:val="00591D13"/>
    <w:rsid w:val="00591DFC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452"/>
    <w:rsid w:val="00593913"/>
    <w:rsid w:val="00593A04"/>
    <w:rsid w:val="00593C15"/>
    <w:rsid w:val="00594131"/>
    <w:rsid w:val="00594218"/>
    <w:rsid w:val="005943C6"/>
    <w:rsid w:val="005946E2"/>
    <w:rsid w:val="005946EF"/>
    <w:rsid w:val="0059471E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2A7"/>
    <w:rsid w:val="005A740B"/>
    <w:rsid w:val="005A79AD"/>
    <w:rsid w:val="005A7A16"/>
    <w:rsid w:val="005A7F72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D3E"/>
    <w:rsid w:val="005D1401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609E"/>
    <w:rsid w:val="005D64A5"/>
    <w:rsid w:val="005D6929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2490"/>
    <w:rsid w:val="005E3035"/>
    <w:rsid w:val="005E3096"/>
    <w:rsid w:val="005E35FD"/>
    <w:rsid w:val="005E383F"/>
    <w:rsid w:val="005E3B77"/>
    <w:rsid w:val="005E3BEE"/>
    <w:rsid w:val="005E3C12"/>
    <w:rsid w:val="005E3FFF"/>
    <w:rsid w:val="005E43AD"/>
    <w:rsid w:val="005E44EE"/>
    <w:rsid w:val="005E461D"/>
    <w:rsid w:val="005E48F7"/>
    <w:rsid w:val="005E4CCB"/>
    <w:rsid w:val="005E5563"/>
    <w:rsid w:val="005E557F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5F"/>
    <w:rsid w:val="005F1579"/>
    <w:rsid w:val="005F1A5D"/>
    <w:rsid w:val="005F1FE4"/>
    <w:rsid w:val="005F2517"/>
    <w:rsid w:val="005F2528"/>
    <w:rsid w:val="005F2619"/>
    <w:rsid w:val="005F369B"/>
    <w:rsid w:val="005F3730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CC1"/>
    <w:rsid w:val="005F7CD9"/>
    <w:rsid w:val="005F7FB4"/>
    <w:rsid w:val="005F7FC9"/>
    <w:rsid w:val="0060016B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50D"/>
    <w:rsid w:val="00601A2B"/>
    <w:rsid w:val="00601ACD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84E"/>
    <w:rsid w:val="006039C5"/>
    <w:rsid w:val="00603A58"/>
    <w:rsid w:val="00603B1B"/>
    <w:rsid w:val="00603CF2"/>
    <w:rsid w:val="006041B2"/>
    <w:rsid w:val="0060438C"/>
    <w:rsid w:val="006043D7"/>
    <w:rsid w:val="006044B4"/>
    <w:rsid w:val="00604594"/>
    <w:rsid w:val="00604708"/>
    <w:rsid w:val="006048C4"/>
    <w:rsid w:val="006049C5"/>
    <w:rsid w:val="00604BDB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E4E"/>
    <w:rsid w:val="0062465F"/>
    <w:rsid w:val="00624C2C"/>
    <w:rsid w:val="00624C6E"/>
    <w:rsid w:val="00624FB3"/>
    <w:rsid w:val="006251C6"/>
    <w:rsid w:val="0062528B"/>
    <w:rsid w:val="006254E5"/>
    <w:rsid w:val="00625B24"/>
    <w:rsid w:val="00625F4F"/>
    <w:rsid w:val="00626387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451"/>
    <w:rsid w:val="006277CB"/>
    <w:rsid w:val="00627A06"/>
    <w:rsid w:val="00627BA3"/>
    <w:rsid w:val="00627C39"/>
    <w:rsid w:val="00627DE3"/>
    <w:rsid w:val="00627DF6"/>
    <w:rsid w:val="00627E44"/>
    <w:rsid w:val="00627E82"/>
    <w:rsid w:val="006300D7"/>
    <w:rsid w:val="00630333"/>
    <w:rsid w:val="0063037C"/>
    <w:rsid w:val="0063059B"/>
    <w:rsid w:val="00630818"/>
    <w:rsid w:val="006309AC"/>
    <w:rsid w:val="00630B00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F"/>
    <w:rsid w:val="00634F76"/>
    <w:rsid w:val="006353D0"/>
    <w:rsid w:val="00635490"/>
    <w:rsid w:val="006357C2"/>
    <w:rsid w:val="00635CE9"/>
    <w:rsid w:val="00635EDC"/>
    <w:rsid w:val="00635F56"/>
    <w:rsid w:val="00636094"/>
    <w:rsid w:val="006361AB"/>
    <w:rsid w:val="0063633A"/>
    <w:rsid w:val="0063650D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B3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6C4"/>
    <w:rsid w:val="0064486C"/>
    <w:rsid w:val="00644907"/>
    <w:rsid w:val="00644A08"/>
    <w:rsid w:val="00644A30"/>
    <w:rsid w:val="00644A48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7A7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198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ADE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966"/>
    <w:rsid w:val="00672E29"/>
    <w:rsid w:val="0067328A"/>
    <w:rsid w:val="006733C3"/>
    <w:rsid w:val="006735BC"/>
    <w:rsid w:val="006735C5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8C"/>
    <w:rsid w:val="00675ECB"/>
    <w:rsid w:val="00675FD2"/>
    <w:rsid w:val="0067649C"/>
    <w:rsid w:val="006767B8"/>
    <w:rsid w:val="00676B33"/>
    <w:rsid w:val="00677725"/>
    <w:rsid w:val="00677D34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9F"/>
    <w:rsid w:val="006819E3"/>
    <w:rsid w:val="00681CC5"/>
    <w:rsid w:val="00681F6E"/>
    <w:rsid w:val="00682085"/>
    <w:rsid w:val="006820C0"/>
    <w:rsid w:val="0068226B"/>
    <w:rsid w:val="006822FA"/>
    <w:rsid w:val="006825EC"/>
    <w:rsid w:val="00682699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58"/>
    <w:rsid w:val="00684322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61B3"/>
    <w:rsid w:val="0068623E"/>
    <w:rsid w:val="00686366"/>
    <w:rsid w:val="00686527"/>
    <w:rsid w:val="0068653A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14FB"/>
    <w:rsid w:val="006919C5"/>
    <w:rsid w:val="0069275E"/>
    <w:rsid w:val="00692799"/>
    <w:rsid w:val="006927F0"/>
    <w:rsid w:val="00692868"/>
    <w:rsid w:val="00692A0D"/>
    <w:rsid w:val="00692B2A"/>
    <w:rsid w:val="00692B39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244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30E8"/>
    <w:rsid w:val="006A3227"/>
    <w:rsid w:val="006A3396"/>
    <w:rsid w:val="006A39BE"/>
    <w:rsid w:val="006A39BF"/>
    <w:rsid w:val="006A3A58"/>
    <w:rsid w:val="006A3F94"/>
    <w:rsid w:val="006A40D0"/>
    <w:rsid w:val="006A410C"/>
    <w:rsid w:val="006A4113"/>
    <w:rsid w:val="006A4674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B3F"/>
    <w:rsid w:val="006A6B69"/>
    <w:rsid w:val="006A70A2"/>
    <w:rsid w:val="006A74C0"/>
    <w:rsid w:val="006A7574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3018"/>
    <w:rsid w:val="006B3493"/>
    <w:rsid w:val="006B3662"/>
    <w:rsid w:val="006B393F"/>
    <w:rsid w:val="006B3A88"/>
    <w:rsid w:val="006B3B64"/>
    <w:rsid w:val="006B3E55"/>
    <w:rsid w:val="006B401E"/>
    <w:rsid w:val="006B46C5"/>
    <w:rsid w:val="006B47D1"/>
    <w:rsid w:val="006B48C9"/>
    <w:rsid w:val="006B4D21"/>
    <w:rsid w:val="006B4E5B"/>
    <w:rsid w:val="006B4FED"/>
    <w:rsid w:val="006B503D"/>
    <w:rsid w:val="006B5111"/>
    <w:rsid w:val="006B6346"/>
    <w:rsid w:val="006B640A"/>
    <w:rsid w:val="006B6AD0"/>
    <w:rsid w:val="006B6BA3"/>
    <w:rsid w:val="006B6C83"/>
    <w:rsid w:val="006B6C95"/>
    <w:rsid w:val="006B708B"/>
    <w:rsid w:val="006B7121"/>
    <w:rsid w:val="006B725C"/>
    <w:rsid w:val="006B7270"/>
    <w:rsid w:val="006B743C"/>
    <w:rsid w:val="006B7472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7F1"/>
    <w:rsid w:val="006D3A0E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949"/>
    <w:rsid w:val="006E5AFE"/>
    <w:rsid w:val="006E64BD"/>
    <w:rsid w:val="006E64F3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5C2"/>
    <w:rsid w:val="006F07A2"/>
    <w:rsid w:val="006F07BC"/>
    <w:rsid w:val="006F090B"/>
    <w:rsid w:val="006F0B57"/>
    <w:rsid w:val="006F0C12"/>
    <w:rsid w:val="006F0DB2"/>
    <w:rsid w:val="006F0E38"/>
    <w:rsid w:val="006F0EB1"/>
    <w:rsid w:val="006F137F"/>
    <w:rsid w:val="006F14DA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6E5"/>
    <w:rsid w:val="00703D8A"/>
    <w:rsid w:val="00704123"/>
    <w:rsid w:val="00704641"/>
    <w:rsid w:val="007047A7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71F"/>
    <w:rsid w:val="0071374D"/>
    <w:rsid w:val="00713972"/>
    <w:rsid w:val="00714065"/>
    <w:rsid w:val="00714186"/>
    <w:rsid w:val="00714312"/>
    <w:rsid w:val="00714796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990"/>
    <w:rsid w:val="007169BA"/>
    <w:rsid w:val="007169FF"/>
    <w:rsid w:val="00716B63"/>
    <w:rsid w:val="00716FC0"/>
    <w:rsid w:val="00717251"/>
    <w:rsid w:val="00717267"/>
    <w:rsid w:val="00717692"/>
    <w:rsid w:val="00717890"/>
    <w:rsid w:val="007178EE"/>
    <w:rsid w:val="007205D5"/>
    <w:rsid w:val="007205D9"/>
    <w:rsid w:val="0072070A"/>
    <w:rsid w:val="00720759"/>
    <w:rsid w:val="007207F5"/>
    <w:rsid w:val="00720A0C"/>
    <w:rsid w:val="00720BB9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1CF"/>
    <w:rsid w:val="00722260"/>
    <w:rsid w:val="0072236A"/>
    <w:rsid w:val="00722B17"/>
    <w:rsid w:val="00722B72"/>
    <w:rsid w:val="00722BC0"/>
    <w:rsid w:val="00722BC8"/>
    <w:rsid w:val="00722BD3"/>
    <w:rsid w:val="00722CE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60E"/>
    <w:rsid w:val="00725686"/>
    <w:rsid w:val="00725849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101E"/>
    <w:rsid w:val="0073128B"/>
    <w:rsid w:val="007314CE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92B"/>
    <w:rsid w:val="00741A56"/>
    <w:rsid w:val="00741B31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3D81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47A"/>
    <w:rsid w:val="00753905"/>
    <w:rsid w:val="00753F01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E06"/>
    <w:rsid w:val="00755F8B"/>
    <w:rsid w:val="0075649C"/>
    <w:rsid w:val="007565E2"/>
    <w:rsid w:val="00756810"/>
    <w:rsid w:val="00756AFA"/>
    <w:rsid w:val="00756BB9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574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731"/>
    <w:rsid w:val="007669EF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957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EC7"/>
    <w:rsid w:val="007743A1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4DE"/>
    <w:rsid w:val="00780980"/>
    <w:rsid w:val="007809E1"/>
    <w:rsid w:val="00780A03"/>
    <w:rsid w:val="00780AF4"/>
    <w:rsid w:val="00780F3D"/>
    <w:rsid w:val="00780F5E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12E"/>
    <w:rsid w:val="0078537C"/>
    <w:rsid w:val="00785425"/>
    <w:rsid w:val="00785632"/>
    <w:rsid w:val="0078572D"/>
    <w:rsid w:val="007859E1"/>
    <w:rsid w:val="00785B29"/>
    <w:rsid w:val="00785EEB"/>
    <w:rsid w:val="007861D1"/>
    <w:rsid w:val="00786272"/>
    <w:rsid w:val="007862C8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F1"/>
    <w:rsid w:val="00790102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7C1"/>
    <w:rsid w:val="00792AD3"/>
    <w:rsid w:val="00792ECC"/>
    <w:rsid w:val="00792F38"/>
    <w:rsid w:val="00792F76"/>
    <w:rsid w:val="00792FF1"/>
    <w:rsid w:val="007936DF"/>
    <w:rsid w:val="00793774"/>
    <w:rsid w:val="0079381A"/>
    <w:rsid w:val="007938B7"/>
    <w:rsid w:val="00793901"/>
    <w:rsid w:val="007939C7"/>
    <w:rsid w:val="00793CA4"/>
    <w:rsid w:val="00793F70"/>
    <w:rsid w:val="0079448A"/>
    <w:rsid w:val="007945A2"/>
    <w:rsid w:val="007947FB"/>
    <w:rsid w:val="00794D22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73B"/>
    <w:rsid w:val="007B0C5C"/>
    <w:rsid w:val="007B1061"/>
    <w:rsid w:val="007B1908"/>
    <w:rsid w:val="007B1F9A"/>
    <w:rsid w:val="007B2074"/>
    <w:rsid w:val="007B2638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A51"/>
    <w:rsid w:val="007B4D3D"/>
    <w:rsid w:val="007B4E13"/>
    <w:rsid w:val="007B50AF"/>
    <w:rsid w:val="007B550D"/>
    <w:rsid w:val="007B5A66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83E"/>
    <w:rsid w:val="007C0880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68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4A11"/>
    <w:rsid w:val="007C508D"/>
    <w:rsid w:val="007C515A"/>
    <w:rsid w:val="007C52ED"/>
    <w:rsid w:val="007C52F0"/>
    <w:rsid w:val="007C56CE"/>
    <w:rsid w:val="007C571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D54"/>
    <w:rsid w:val="007E016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32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7B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EDC"/>
    <w:rsid w:val="007E42F2"/>
    <w:rsid w:val="007E48CD"/>
    <w:rsid w:val="007E48D2"/>
    <w:rsid w:val="007E48E4"/>
    <w:rsid w:val="007E4D9A"/>
    <w:rsid w:val="007E531F"/>
    <w:rsid w:val="007E533D"/>
    <w:rsid w:val="007E5634"/>
    <w:rsid w:val="007E56EC"/>
    <w:rsid w:val="007E58B9"/>
    <w:rsid w:val="007E5D1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67"/>
    <w:rsid w:val="007F1D13"/>
    <w:rsid w:val="007F1D4A"/>
    <w:rsid w:val="007F1DF3"/>
    <w:rsid w:val="007F2477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10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410"/>
    <w:rsid w:val="00802468"/>
    <w:rsid w:val="00802519"/>
    <w:rsid w:val="0080270F"/>
    <w:rsid w:val="00802E38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07FE4"/>
    <w:rsid w:val="008100D3"/>
    <w:rsid w:val="0081012C"/>
    <w:rsid w:val="0081036B"/>
    <w:rsid w:val="00810453"/>
    <w:rsid w:val="00810DD8"/>
    <w:rsid w:val="00810DE9"/>
    <w:rsid w:val="00810E3C"/>
    <w:rsid w:val="00810EA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FE3"/>
    <w:rsid w:val="008132B0"/>
    <w:rsid w:val="00813AC1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6C7"/>
    <w:rsid w:val="00816A54"/>
    <w:rsid w:val="00816D94"/>
    <w:rsid w:val="00816D9C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7E7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1E39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F94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1A13"/>
    <w:rsid w:val="00832092"/>
    <w:rsid w:val="00832142"/>
    <w:rsid w:val="008321AA"/>
    <w:rsid w:val="00832685"/>
    <w:rsid w:val="00832C18"/>
    <w:rsid w:val="00832CAF"/>
    <w:rsid w:val="0083311A"/>
    <w:rsid w:val="00833448"/>
    <w:rsid w:val="008337F7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B82"/>
    <w:rsid w:val="00835B91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CA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8F6"/>
    <w:rsid w:val="00852AA6"/>
    <w:rsid w:val="00852EE2"/>
    <w:rsid w:val="00852FAF"/>
    <w:rsid w:val="008532A7"/>
    <w:rsid w:val="00853C45"/>
    <w:rsid w:val="00854090"/>
    <w:rsid w:val="008540C8"/>
    <w:rsid w:val="00854983"/>
    <w:rsid w:val="00854A91"/>
    <w:rsid w:val="00854E0E"/>
    <w:rsid w:val="008556F2"/>
    <w:rsid w:val="008561D0"/>
    <w:rsid w:val="008561D7"/>
    <w:rsid w:val="00856301"/>
    <w:rsid w:val="00856377"/>
    <w:rsid w:val="00856499"/>
    <w:rsid w:val="008569DF"/>
    <w:rsid w:val="00856A3D"/>
    <w:rsid w:val="00856D2B"/>
    <w:rsid w:val="00856DEB"/>
    <w:rsid w:val="00856E4A"/>
    <w:rsid w:val="0085722A"/>
    <w:rsid w:val="00857686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8BA"/>
    <w:rsid w:val="008609D5"/>
    <w:rsid w:val="00860A73"/>
    <w:rsid w:val="00860A7F"/>
    <w:rsid w:val="00860BAC"/>
    <w:rsid w:val="00860F80"/>
    <w:rsid w:val="008611A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403"/>
    <w:rsid w:val="00863479"/>
    <w:rsid w:val="00863AA0"/>
    <w:rsid w:val="00863FCA"/>
    <w:rsid w:val="0086496D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255"/>
    <w:rsid w:val="0086775E"/>
    <w:rsid w:val="008678AB"/>
    <w:rsid w:val="008678F0"/>
    <w:rsid w:val="00867CE6"/>
    <w:rsid w:val="00867DBF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6BCB"/>
    <w:rsid w:val="0087700C"/>
    <w:rsid w:val="0087763F"/>
    <w:rsid w:val="0087792F"/>
    <w:rsid w:val="00877974"/>
    <w:rsid w:val="00877C06"/>
    <w:rsid w:val="00877C45"/>
    <w:rsid w:val="00877C5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15D"/>
    <w:rsid w:val="00881449"/>
    <w:rsid w:val="0088158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51F"/>
    <w:rsid w:val="0088682A"/>
    <w:rsid w:val="00886B5B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DF"/>
    <w:rsid w:val="0089232A"/>
    <w:rsid w:val="00892522"/>
    <w:rsid w:val="0089295B"/>
    <w:rsid w:val="00892EDF"/>
    <w:rsid w:val="00893024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A0C"/>
    <w:rsid w:val="00895BE6"/>
    <w:rsid w:val="008961A5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9F1"/>
    <w:rsid w:val="008A1B26"/>
    <w:rsid w:val="008A1C65"/>
    <w:rsid w:val="008A1EA1"/>
    <w:rsid w:val="008A1EE5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D5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820"/>
    <w:rsid w:val="008B39E9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120"/>
    <w:rsid w:val="008B512E"/>
    <w:rsid w:val="008B5448"/>
    <w:rsid w:val="008B5577"/>
    <w:rsid w:val="008B5DF8"/>
    <w:rsid w:val="008B60ED"/>
    <w:rsid w:val="008B6116"/>
    <w:rsid w:val="008B66CB"/>
    <w:rsid w:val="008B6762"/>
    <w:rsid w:val="008B6A84"/>
    <w:rsid w:val="008B6C1A"/>
    <w:rsid w:val="008B6E5C"/>
    <w:rsid w:val="008B6EEA"/>
    <w:rsid w:val="008B7387"/>
    <w:rsid w:val="008B7B4A"/>
    <w:rsid w:val="008C00C3"/>
    <w:rsid w:val="008C018D"/>
    <w:rsid w:val="008C031F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2F00"/>
    <w:rsid w:val="008C35FC"/>
    <w:rsid w:val="008C370C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2209"/>
    <w:rsid w:val="008D22AD"/>
    <w:rsid w:val="008D2461"/>
    <w:rsid w:val="008D24F3"/>
    <w:rsid w:val="008D2781"/>
    <w:rsid w:val="008D2801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B02"/>
    <w:rsid w:val="008D4D2D"/>
    <w:rsid w:val="008D508F"/>
    <w:rsid w:val="008D538D"/>
    <w:rsid w:val="008D54AD"/>
    <w:rsid w:val="008D5879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91A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C0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AEB"/>
    <w:rsid w:val="008F7B14"/>
    <w:rsid w:val="008F7BD6"/>
    <w:rsid w:val="008F7CEF"/>
    <w:rsid w:val="008F7D52"/>
    <w:rsid w:val="009000FD"/>
    <w:rsid w:val="009001F8"/>
    <w:rsid w:val="00900279"/>
    <w:rsid w:val="009004EB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490"/>
    <w:rsid w:val="009076AC"/>
    <w:rsid w:val="00907BEE"/>
    <w:rsid w:val="00907C99"/>
    <w:rsid w:val="00907F13"/>
    <w:rsid w:val="0091062D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53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9AB"/>
    <w:rsid w:val="00916A4A"/>
    <w:rsid w:val="00916F74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84E"/>
    <w:rsid w:val="009279AF"/>
    <w:rsid w:val="00927A45"/>
    <w:rsid w:val="00927A50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98"/>
    <w:rsid w:val="009373C5"/>
    <w:rsid w:val="00937A91"/>
    <w:rsid w:val="00937AC7"/>
    <w:rsid w:val="00937B03"/>
    <w:rsid w:val="00937C40"/>
    <w:rsid w:val="00937D15"/>
    <w:rsid w:val="00937F71"/>
    <w:rsid w:val="009401AE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C54"/>
    <w:rsid w:val="009441AC"/>
    <w:rsid w:val="00944202"/>
    <w:rsid w:val="0094432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EDF"/>
    <w:rsid w:val="0095238E"/>
    <w:rsid w:val="009524AC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266D"/>
    <w:rsid w:val="0096320F"/>
    <w:rsid w:val="009635BA"/>
    <w:rsid w:val="0096392B"/>
    <w:rsid w:val="0096397B"/>
    <w:rsid w:val="00964003"/>
    <w:rsid w:val="009641D7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E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92"/>
    <w:rsid w:val="0097383E"/>
    <w:rsid w:val="009738E5"/>
    <w:rsid w:val="00973A69"/>
    <w:rsid w:val="00973F29"/>
    <w:rsid w:val="00974182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61"/>
    <w:rsid w:val="009803FC"/>
    <w:rsid w:val="00980403"/>
    <w:rsid w:val="009804CB"/>
    <w:rsid w:val="009809DD"/>
    <w:rsid w:val="00980ACA"/>
    <w:rsid w:val="00980F14"/>
    <w:rsid w:val="00980F93"/>
    <w:rsid w:val="00981078"/>
    <w:rsid w:val="00981281"/>
    <w:rsid w:val="009814E8"/>
    <w:rsid w:val="009816DB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62D"/>
    <w:rsid w:val="00986926"/>
    <w:rsid w:val="00986956"/>
    <w:rsid w:val="00986AEB"/>
    <w:rsid w:val="00986B31"/>
    <w:rsid w:val="00986B60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D80"/>
    <w:rsid w:val="00990E93"/>
    <w:rsid w:val="009917F3"/>
    <w:rsid w:val="00991C99"/>
    <w:rsid w:val="00991E06"/>
    <w:rsid w:val="00991F39"/>
    <w:rsid w:val="009922CA"/>
    <w:rsid w:val="00992624"/>
    <w:rsid w:val="009926A8"/>
    <w:rsid w:val="009927C4"/>
    <w:rsid w:val="009929D3"/>
    <w:rsid w:val="00992A4E"/>
    <w:rsid w:val="00992D70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DC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D9"/>
    <w:rsid w:val="009A0C1F"/>
    <w:rsid w:val="009A0E23"/>
    <w:rsid w:val="009A12A5"/>
    <w:rsid w:val="009A136D"/>
    <w:rsid w:val="009A1560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3BD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E4F"/>
    <w:rsid w:val="009B1F2A"/>
    <w:rsid w:val="009B2203"/>
    <w:rsid w:val="009B27E6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121B"/>
    <w:rsid w:val="009C1335"/>
    <w:rsid w:val="009C19BC"/>
    <w:rsid w:val="009C19D2"/>
    <w:rsid w:val="009C1BF9"/>
    <w:rsid w:val="009C1D4B"/>
    <w:rsid w:val="009C1E0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B76"/>
    <w:rsid w:val="009C4E0C"/>
    <w:rsid w:val="009C520B"/>
    <w:rsid w:val="009C529C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101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D94"/>
    <w:rsid w:val="009E0056"/>
    <w:rsid w:val="009E023C"/>
    <w:rsid w:val="009E0294"/>
    <w:rsid w:val="009E0466"/>
    <w:rsid w:val="009E04A9"/>
    <w:rsid w:val="009E04FB"/>
    <w:rsid w:val="009E073D"/>
    <w:rsid w:val="009E0849"/>
    <w:rsid w:val="009E0871"/>
    <w:rsid w:val="009E0981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BE6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FBA"/>
    <w:rsid w:val="009E6FC8"/>
    <w:rsid w:val="009E6FEE"/>
    <w:rsid w:val="009E704E"/>
    <w:rsid w:val="009E72D6"/>
    <w:rsid w:val="009E747D"/>
    <w:rsid w:val="009E762B"/>
    <w:rsid w:val="009E7789"/>
    <w:rsid w:val="009E7A20"/>
    <w:rsid w:val="009E7B24"/>
    <w:rsid w:val="009E7E9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1172"/>
    <w:rsid w:val="009F13BC"/>
    <w:rsid w:val="009F141D"/>
    <w:rsid w:val="009F15AB"/>
    <w:rsid w:val="009F187B"/>
    <w:rsid w:val="009F1933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D9F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221"/>
    <w:rsid w:val="00A10230"/>
    <w:rsid w:val="00A105DB"/>
    <w:rsid w:val="00A106FE"/>
    <w:rsid w:val="00A107B6"/>
    <w:rsid w:val="00A10857"/>
    <w:rsid w:val="00A10B48"/>
    <w:rsid w:val="00A1108B"/>
    <w:rsid w:val="00A114B5"/>
    <w:rsid w:val="00A115BF"/>
    <w:rsid w:val="00A1197E"/>
    <w:rsid w:val="00A119DB"/>
    <w:rsid w:val="00A11A6C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F78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A9C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E27"/>
    <w:rsid w:val="00A23106"/>
    <w:rsid w:val="00A23243"/>
    <w:rsid w:val="00A232F8"/>
    <w:rsid w:val="00A23590"/>
    <w:rsid w:val="00A236B1"/>
    <w:rsid w:val="00A23919"/>
    <w:rsid w:val="00A23921"/>
    <w:rsid w:val="00A23E0D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4F"/>
    <w:rsid w:val="00A420DC"/>
    <w:rsid w:val="00A422A2"/>
    <w:rsid w:val="00A42493"/>
    <w:rsid w:val="00A42659"/>
    <w:rsid w:val="00A42A23"/>
    <w:rsid w:val="00A42B72"/>
    <w:rsid w:val="00A42B87"/>
    <w:rsid w:val="00A42CEB"/>
    <w:rsid w:val="00A42F87"/>
    <w:rsid w:val="00A430E8"/>
    <w:rsid w:val="00A43104"/>
    <w:rsid w:val="00A431A1"/>
    <w:rsid w:val="00A4339C"/>
    <w:rsid w:val="00A4392A"/>
    <w:rsid w:val="00A43A94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4EB"/>
    <w:rsid w:val="00A51761"/>
    <w:rsid w:val="00A51DA7"/>
    <w:rsid w:val="00A521E0"/>
    <w:rsid w:val="00A523B2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6E0D"/>
    <w:rsid w:val="00A57030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C9C"/>
    <w:rsid w:val="00A70D28"/>
    <w:rsid w:val="00A70FAB"/>
    <w:rsid w:val="00A71209"/>
    <w:rsid w:val="00A7141F"/>
    <w:rsid w:val="00A71668"/>
    <w:rsid w:val="00A71A25"/>
    <w:rsid w:val="00A71D6B"/>
    <w:rsid w:val="00A71E51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508"/>
    <w:rsid w:val="00A82C1E"/>
    <w:rsid w:val="00A82D55"/>
    <w:rsid w:val="00A831F0"/>
    <w:rsid w:val="00A8323D"/>
    <w:rsid w:val="00A8330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EE6"/>
    <w:rsid w:val="00A91F3E"/>
    <w:rsid w:val="00A92171"/>
    <w:rsid w:val="00A921D7"/>
    <w:rsid w:val="00A92457"/>
    <w:rsid w:val="00A927EE"/>
    <w:rsid w:val="00A92890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23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018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D12"/>
    <w:rsid w:val="00AA1EEC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61D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AC"/>
    <w:rsid w:val="00AB7913"/>
    <w:rsid w:val="00AC0169"/>
    <w:rsid w:val="00AC0529"/>
    <w:rsid w:val="00AC06E7"/>
    <w:rsid w:val="00AC0990"/>
    <w:rsid w:val="00AC0CC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3F4"/>
    <w:rsid w:val="00AD34A1"/>
    <w:rsid w:val="00AD379F"/>
    <w:rsid w:val="00AD3935"/>
    <w:rsid w:val="00AD3BEC"/>
    <w:rsid w:val="00AD3DEF"/>
    <w:rsid w:val="00AD3E26"/>
    <w:rsid w:val="00AD4597"/>
    <w:rsid w:val="00AD48F9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AF3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FE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84"/>
    <w:rsid w:val="00AE69BD"/>
    <w:rsid w:val="00AE6D12"/>
    <w:rsid w:val="00AE6D40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F045F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A6"/>
    <w:rsid w:val="00AF63A9"/>
    <w:rsid w:val="00AF6479"/>
    <w:rsid w:val="00AF6591"/>
    <w:rsid w:val="00AF66F1"/>
    <w:rsid w:val="00AF6A76"/>
    <w:rsid w:val="00AF6B1B"/>
    <w:rsid w:val="00AF6C87"/>
    <w:rsid w:val="00AF72A9"/>
    <w:rsid w:val="00AF7363"/>
    <w:rsid w:val="00AF738A"/>
    <w:rsid w:val="00AF7D5F"/>
    <w:rsid w:val="00AF7F09"/>
    <w:rsid w:val="00AF7F0E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15"/>
    <w:rsid w:val="00B11882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EE8"/>
    <w:rsid w:val="00B22472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25"/>
    <w:rsid w:val="00B243FF"/>
    <w:rsid w:val="00B24800"/>
    <w:rsid w:val="00B24945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108"/>
    <w:rsid w:val="00B3039C"/>
    <w:rsid w:val="00B304FE"/>
    <w:rsid w:val="00B3098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5208"/>
    <w:rsid w:val="00B3537B"/>
    <w:rsid w:val="00B3539A"/>
    <w:rsid w:val="00B35745"/>
    <w:rsid w:val="00B35C43"/>
    <w:rsid w:val="00B35C76"/>
    <w:rsid w:val="00B35CB3"/>
    <w:rsid w:val="00B35F8E"/>
    <w:rsid w:val="00B3689B"/>
    <w:rsid w:val="00B368FA"/>
    <w:rsid w:val="00B36DCE"/>
    <w:rsid w:val="00B36E9B"/>
    <w:rsid w:val="00B37188"/>
    <w:rsid w:val="00B37B8B"/>
    <w:rsid w:val="00B37B9F"/>
    <w:rsid w:val="00B37C11"/>
    <w:rsid w:val="00B37EA4"/>
    <w:rsid w:val="00B37F68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6D8"/>
    <w:rsid w:val="00B41728"/>
    <w:rsid w:val="00B41B2C"/>
    <w:rsid w:val="00B41B34"/>
    <w:rsid w:val="00B41BEB"/>
    <w:rsid w:val="00B41DA9"/>
    <w:rsid w:val="00B42879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5B"/>
    <w:rsid w:val="00B440CF"/>
    <w:rsid w:val="00B4418B"/>
    <w:rsid w:val="00B443C5"/>
    <w:rsid w:val="00B44631"/>
    <w:rsid w:val="00B446DF"/>
    <w:rsid w:val="00B4485B"/>
    <w:rsid w:val="00B449DA"/>
    <w:rsid w:val="00B44A4C"/>
    <w:rsid w:val="00B44C40"/>
    <w:rsid w:val="00B453AD"/>
    <w:rsid w:val="00B45578"/>
    <w:rsid w:val="00B45A61"/>
    <w:rsid w:val="00B45AC0"/>
    <w:rsid w:val="00B45C4D"/>
    <w:rsid w:val="00B45E1C"/>
    <w:rsid w:val="00B45F18"/>
    <w:rsid w:val="00B46296"/>
    <w:rsid w:val="00B46501"/>
    <w:rsid w:val="00B4731B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717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6C"/>
    <w:rsid w:val="00B679E2"/>
    <w:rsid w:val="00B67B2B"/>
    <w:rsid w:val="00B67DBA"/>
    <w:rsid w:val="00B67EA3"/>
    <w:rsid w:val="00B7021B"/>
    <w:rsid w:val="00B70333"/>
    <w:rsid w:val="00B703F0"/>
    <w:rsid w:val="00B704C8"/>
    <w:rsid w:val="00B70995"/>
    <w:rsid w:val="00B70A49"/>
    <w:rsid w:val="00B70EDB"/>
    <w:rsid w:val="00B71319"/>
    <w:rsid w:val="00B71A5D"/>
    <w:rsid w:val="00B71C0F"/>
    <w:rsid w:val="00B71D35"/>
    <w:rsid w:val="00B71D41"/>
    <w:rsid w:val="00B71E7B"/>
    <w:rsid w:val="00B71FBB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5E0F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795"/>
    <w:rsid w:val="00B80861"/>
    <w:rsid w:val="00B80996"/>
    <w:rsid w:val="00B809FC"/>
    <w:rsid w:val="00B80F5B"/>
    <w:rsid w:val="00B813DB"/>
    <w:rsid w:val="00B81526"/>
    <w:rsid w:val="00B81578"/>
    <w:rsid w:val="00B815EB"/>
    <w:rsid w:val="00B81684"/>
    <w:rsid w:val="00B817F4"/>
    <w:rsid w:val="00B818CE"/>
    <w:rsid w:val="00B81F0B"/>
    <w:rsid w:val="00B81F2D"/>
    <w:rsid w:val="00B820AE"/>
    <w:rsid w:val="00B821AB"/>
    <w:rsid w:val="00B821B2"/>
    <w:rsid w:val="00B8269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D4"/>
    <w:rsid w:val="00B92BF1"/>
    <w:rsid w:val="00B930AA"/>
    <w:rsid w:val="00B932E1"/>
    <w:rsid w:val="00B933CC"/>
    <w:rsid w:val="00B9391B"/>
    <w:rsid w:val="00B939E6"/>
    <w:rsid w:val="00B93C36"/>
    <w:rsid w:val="00B93E9D"/>
    <w:rsid w:val="00B94054"/>
    <w:rsid w:val="00B94155"/>
    <w:rsid w:val="00B94253"/>
    <w:rsid w:val="00B9436E"/>
    <w:rsid w:val="00B946E7"/>
    <w:rsid w:val="00B950E8"/>
    <w:rsid w:val="00B95372"/>
    <w:rsid w:val="00B954FC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3EC"/>
    <w:rsid w:val="00BB04ED"/>
    <w:rsid w:val="00BB0528"/>
    <w:rsid w:val="00BB070E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3102"/>
    <w:rsid w:val="00BB3135"/>
    <w:rsid w:val="00BB314B"/>
    <w:rsid w:val="00BB365A"/>
    <w:rsid w:val="00BB37B0"/>
    <w:rsid w:val="00BB3B06"/>
    <w:rsid w:val="00BB3D91"/>
    <w:rsid w:val="00BB3F4C"/>
    <w:rsid w:val="00BB4048"/>
    <w:rsid w:val="00BB46DE"/>
    <w:rsid w:val="00BB4A42"/>
    <w:rsid w:val="00BB4C37"/>
    <w:rsid w:val="00BB4C3D"/>
    <w:rsid w:val="00BB4F91"/>
    <w:rsid w:val="00BB5075"/>
    <w:rsid w:val="00BB5321"/>
    <w:rsid w:val="00BB5468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A9C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1E3"/>
    <w:rsid w:val="00BD2248"/>
    <w:rsid w:val="00BD238C"/>
    <w:rsid w:val="00BD2444"/>
    <w:rsid w:val="00BD2A08"/>
    <w:rsid w:val="00BD2A58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A64"/>
    <w:rsid w:val="00BD4A8A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8B3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BC"/>
    <w:rsid w:val="00BF00DD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54A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A3F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9DB"/>
    <w:rsid w:val="00C03ACF"/>
    <w:rsid w:val="00C03B7B"/>
    <w:rsid w:val="00C03C30"/>
    <w:rsid w:val="00C04322"/>
    <w:rsid w:val="00C04339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2FC3"/>
    <w:rsid w:val="00C1328A"/>
    <w:rsid w:val="00C13504"/>
    <w:rsid w:val="00C13550"/>
    <w:rsid w:val="00C13773"/>
    <w:rsid w:val="00C13BCA"/>
    <w:rsid w:val="00C13C8A"/>
    <w:rsid w:val="00C13F22"/>
    <w:rsid w:val="00C14080"/>
    <w:rsid w:val="00C140FE"/>
    <w:rsid w:val="00C14346"/>
    <w:rsid w:val="00C14407"/>
    <w:rsid w:val="00C14691"/>
    <w:rsid w:val="00C14D69"/>
    <w:rsid w:val="00C14EF8"/>
    <w:rsid w:val="00C14F41"/>
    <w:rsid w:val="00C15034"/>
    <w:rsid w:val="00C15135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83A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EFC"/>
    <w:rsid w:val="00C22FA0"/>
    <w:rsid w:val="00C23191"/>
    <w:rsid w:val="00C232DD"/>
    <w:rsid w:val="00C238E8"/>
    <w:rsid w:val="00C23D8F"/>
    <w:rsid w:val="00C240A9"/>
    <w:rsid w:val="00C2423A"/>
    <w:rsid w:val="00C244D8"/>
    <w:rsid w:val="00C2473C"/>
    <w:rsid w:val="00C24789"/>
    <w:rsid w:val="00C24EE5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8A"/>
    <w:rsid w:val="00C3261E"/>
    <w:rsid w:val="00C32A16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8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0BAE"/>
    <w:rsid w:val="00C511FD"/>
    <w:rsid w:val="00C51675"/>
    <w:rsid w:val="00C51694"/>
    <w:rsid w:val="00C51696"/>
    <w:rsid w:val="00C518AE"/>
    <w:rsid w:val="00C5193F"/>
    <w:rsid w:val="00C51D11"/>
    <w:rsid w:val="00C51D30"/>
    <w:rsid w:val="00C51DA6"/>
    <w:rsid w:val="00C51F21"/>
    <w:rsid w:val="00C5211C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87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C11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BF5"/>
    <w:rsid w:val="00C67F34"/>
    <w:rsid w:val="00C70366"/>
    <w:rsid w:val="00C703A9"/>
    <w:rsid w:val="00C7040D"/>
    <w:rsid w:val="00C709D7"/>
    <w:rsid w:val="00C70B8C"/>
    <w:rsid w:val="00C70E47"/>
    <w:rsid w:val="00C71163"/>
    <w:rsid w:val="00C711DA"/>
    <w:rsid w:val="00C71327"/>
    <w:rsid w:val="00C71468"/>
    <w:rsid w:val="00C7216B"/>
    <w:rsid w:val="00C72183"/>
    <w:rsid w:val="00C723AF"/>
    <w:rsid w:val="00C723CA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B1D"/>
    <w:rsid w:val="00C77188"/>
    <w:rsid w:val="00C7731D"/>
    <w:rsid w:val="00C77753"/>
    <w:rsid w:val="00C7799E"/>
    <w:rsid w:val="00C77F89"/>
    <w:rsid w:val="00C80441"/>
    <w:rsid w:val="00C80547"/>
    <w:rsid w:val="00C80DB5"/>
    <w:rsid w:val="00C81092"/>
    <w:rsid w:val="00C8121F"/>
    <w:rsid w:val="00C812C0"/>
    <w:rsid w:val="00C81820"/>
    <w:rsid w:val="00C8198E"/>
    <w:rsid w:val="00C819EF"/>
    <w:rsid w:val="00C81B30"/>
    <w:rsid w:val="00C81B55"/>
    <w:rsid w:val="00C81EDA"/>
    <w:rsid w:val="00C81F24"/>
    <w:rsid w:val="00C820FD"/>
    <w:rsid w:val="00C8220B"/>
    <w:rsid w:val="00C8227E"/>
    <w:rsid w:val="00C82387"/>
    <w:rsid w:val="00C823D0"/>
    <w:rsid w:val="00C82AC0"/>
    <w:rsid w:val="00C82EA3"/>
    <w:rsid w:val="00C82F4B"/>
    <w:rsid w:val="00C831FC"/>
    <w:rsid w:val="00C8351F"/>
    <w:rsid w:val="00C83599"/>
    <w:rsid w:val="00C8395C"/>
    <w:rsid w:val="00C839FA"/>
    <w:rsid w:val="00C83B24"/>
    <w:rsid w:val="00C83D50"/>
    <w:rsid w:val="00C84054"/>
    <w:rsid w:val="00C84231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6"/>
    <w:rsid w:val="00C95730"/>
    <w:rsid w:val="00C95815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BD"/>
    <w:rsid w:val="00CB1368"/>
    <w:rsid w:val="00CB167F"/>
    <w:rsid w:val="00CB179C"/>
    <w:rsid w:val="00CB1C31"/>
    <w:rsid w:val="00CB1F2A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1F86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7F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56"/>
    <w:rsid w:val="00CC7454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249"/>
    <w:rsid w:val="00CD22AF"/>
    <w:rsid w:val="00CD2585"/>
    <w:rsid w:val="00CD283A"/>
    <w:rsid w:val="00CD2AF5"/>
    <w:rsid w:val="00CD2FFC"/>
    <w:rsid w:val="00CD309B"/>
    <w:rsid w:val="00CD3122"/>
    <w:rsid w:val="00CD31EE"/>
    <w:rsid w:val="00CD325D"/>
    <w:rsid w:val="00CD3372"/>
    <w:rsid w:val="00CD3421"/>
    <w:rsid w:val="00CD349C"/>
    <w:rsid w:val="00CD35DF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92B"/>
    <w:rsid w:val="00CD4AB6"/>
    <w:rsid w:val="00CD4D33"/>
    <w:rsid w:val="00CD4F13"/>
    <w:rsid w:val="00CD5296"/>
    <w:rsid w:val="00CD5318"/>
    <w:rsid w:val="00CD5ADA"/>
    <w:rsid w:val="00CD5C02"/>
    <w:rsid w:val="00CD5F80"/>
    <w:rsid w:val="00CD61E3"/>
    <w:rsid w:val="00CD622D"/>
    <w:rsid w:val="00CD6823"/>
    <w:rsid w:val="00CD6D63"/>
    <w:rsid w:val="00CD6E0B"/>
    <w:rsid w:val="00CD7512"/>
    <w:rsid w:val="00CD75FC"/>
    <w:rsid w:val="00CD768E"/>
    <w:rsid w:val="00CD7707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53D"/>
    <w:rsid w:val="00CE2D87"/>
    <w:rsid w:val="00CE3257"/>
    <w:rsid w:val="00CE3395"/>
    <w:rsid w:val="00CE38AA"/>
    <w:rsid w:val="00CE3A09"/>
    <w:rsid w:val="00CE3C72"/>
    <w:rsid w:val="00CE3CDC"/>
    <w:rsid w:val="00CE3D16"/>
    <w:rsid w:val="00CE3D41"/>
    <w:rsid w:val="00CE3DA0"/>
    <w:rsid w:val="00CE3FBA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126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A6F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F3"/>
    <w:rsid w:val="00CF6BED"/>
    <w:rsid w:val="00CF6C25"/>
    <w:rsid w:val="00CF6C9A"/>
    <w:rsid w:val="00CF74F6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4C7"/>
    <w:rsid w:val="00D01731"/>
    <w:rsid w:val="00D017D5"/>
    <w:rsid w:val="00D017EE"/>
    <w:rsid w:val="00D01C73"/>
    <w:rsid w:val="00D01D3D"/>
    <w:rsid w:val="00D02369"/>
    <w:rsid w:val="00D0238B"/>
    <w:rsid w:val="00D02AFC"/>
    <w:rsid w:val="00D02C36"/>
    <w:rsid w:val="00D02CCD"/>
    <w:rsid w:val="00D02DFF"/>
    <w:rsid w:val="00D02E17"/>
    <w:rsid w:val="00D02F2F"/>
    <w:rsid w:val="00D0321D"/>
    <w:rsid w:val="00D0377C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280"/>
    <w:rsid w:val="00D153B7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D40"/>
    <w:rsid w:val="00D23155"/>
    <w:rsid w:val="00D233E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83"/>
    <w:rsid w:val="00D263B5"/>
    <w:rsid w:val="00D26586"/>
    <w:rsid w:val="00D2664C"/>
    <w:rsid w:val="00D2670D"/>
    <w:rsid w:val="00D26B2E"/>
    <w:rsid w:val="00D26DBE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4FC5"/>
    <w:rsid w:val="00D35048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79"/>
    <w:rsid w:val="00D4429F"/>
    <w:rsid w:val="00D44A43"/>
    <w:rsid w:val="00D44A5C"/>
    <w:rsid w:val="00D44E3F"/>
    <w:rsid w:val="00D4505D"/>
    <w:rsid w:val="00D454BF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780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939"/>
    <w:rsid w:val="00D80A27"/>
    <w:rsid w:val="00D80AB8"/>
    <w:rsid w:val="00D80C93"/>
    <w:rsid w:val="00D80CCB"/>
    <w:rsid w:val="00D81307"/>
    <w:rsid w:val="00D81465"/>
    <w:rsid w:val="00D8166F"/>
    <w:rsid w:val="00D81737"/>
    <w:rsid w:val="00D817FD"/>
    <w:rsid w:val="00D81998"/>
    <w:rsid w:val="00D81AB7"/>
    <w:rsid w:val="00D81AE4"/>
    <w:rsid w:val="00D820F3"/>
    <w:rsid w:val="00D822C1"/>
    <w:rsid w:val="00D829AC"/>
    <w:rsid w:val="00D82AA1"/>
    <w:rsid w:val="00D82C77"/>
    <w:rsid w:val="00D83401"/>
    <w:rsid w:val="00D835EE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1009"/>
    <w:rsid w:val="00D9120D"/>
    <w:rsid w:val="00D9126A"/>
    <w:rsid w:val="00D912DF"/>
    <w:rsid w:val="00D9134D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606"/>
    <w:rsid w:val="00D93818"/>
    <w:rsid w:val="00D938C1"/>
    <w:rsid w:val="00D938CE"/>
    <w:rsid w:val="00D93EF4"/>
    <w:rsid w:val="00D943A4"/>
    <w:rsid w:val="00D94519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748F"/>
    <w:rsid w:val="00D9793D"/>
    <w:rsid w:val="00D97B21"/>
    <w:rsid w:val="00D97D08"/>
    <w:rsid w:val="00D97E86"/>
    <w:rsid w:val="00D97E8D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3FDB"/>
    <w:rsid w:val="00DA41FE"/>
    <w:rsid w:val="00DA42D1"/>
    <w:rsid w:val="00DA43CA"/>
    <w:rsid w:val="00DA4562"/>
    <w:rsid w:val="00DA492A"/>
    <w:rsid w:val="00DA49D8"/>
    <w:rsid w:val="00DA4D72"/>
    <w:rsid w:val="00DA4E82"/>
    <w:rsid w:val="00DA5B1D"/>
    <w:rsid w:val="00DA5CA9"/>
    <w:rsid w:val="00DA5DE0"/>
    <w:rsid w:val="00DA5E7E"/>
    <w:rsid w:val="00DA607D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785"/>
    <w:rsid w:val="00DB5799"/>
    <w:rsid w:val="00DB58AE"/>
    <w:rsid w:val="00DB5A21"/>
    <w:rsid w:val="00DB5DA1"/>
    <w:rsid w:val="00DB5DEB"/>
    <w:rsid w:val="00DB5EE5"/>
    <w:rsid w:val="00DB6681"/>
    <w:rsid w:val="00DB6FBE"/>
    <w:rsid w:val="00DB6FDF"/>
    <w:rsid w:val="00DB70B3"/>
    <w:rsid w:val="00DB749A"/>
    <w:rsid w:val="00DB7772"/>
    <w:rsid w:val="00DB7D83"/>
    <w:rsid w:val="00DB7E8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982"/>
    <w:rsid w:val="00DD0B76"/>
    <w:rsid w:val="00DD0CFF"/>
    <w:rsid w:val="00DD10C9"/>
    <w:rsid w:val="00DD10D0"/>
    <w:rsid w:val="00DD10E8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45D"/>
    <w:rsid w:val="00DD48FB"/>
    <w:rsid w:val="00DD49D3"/>
    <w:rsid w:val="00DD4B2D"/>
    <w:rsid w:val="00DD4BC8"/>
    <w:rsid w:val="00DD4DD8"/>
    <w:rsid w:val="00DD4DE2"/>
    <w:rsid w:val="00DD52EB"/>
    <w:rsid w:val="00DD5521"/>
    <w:rsid w:val="00DD56EB"/>
    <w:rsid w:val="00DD59AB"/>
    <w:rsid w:val="00DD5B76"/>
    <w:rsid w:val="00DD5FFE"/>
    <w:rsid w:val="00DD6396"/>
    <w:rsid w:val="00DD6463"/>
    <w:rsid w:val="00DD6B95"/>
    <w:rsid w:val="00DD6C70"/>
    <w:rsid w:val="00DD6DA2"/>
    <w:rsid w:val="00DD6F75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3E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A45"/>
    <w:rsid w:val="00DE6ACB"/>
    <w:rsid w:val="00DE6B38"/>
    <w:rsid w:val="00DE6EC6"/>
    <w:rsid w:val="00DE71B8"/>
    <w:rsid w:val="00DE7515"/>
    <w:rsid w:val="00DE752E"/>
    <w:rsid w:val="00DE7793"/>
    <w:rsid w:val="00DE7CA7"/>
    <w:rsid w:val="00DE7D03"/>
    <w:rsid w:val="00DE7E9E"/>
    <w:rsid w:val="00DE7EB5"/>
    <w:rsid w:val="00DE7F45"/>
    <w:rsid w:val="00DF00BD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876"/>
    <w:rsid w:val="00E00A07"/>
    <w:rsid w:val="00E00A92"/>
    <w:rsid w:val="00E00B87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2462"/>
    <w:rsid w:val="00E025B8"/>
    <w:rsid w:val="00E028E6"/>
    <w:rsid w:val="00E02912"/>
    <w:rsid w:val="00E02A2D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9EC"/>
    <w:rsid w:val="00E04B81"/>
    <w:rsid w:val="00E05046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52"/>
    <w:rsid w:val="00E153A7"/>
    <w:rsid w:val="00E154A1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DB7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811"/>
    <w:rsid w:val="00E259A0"/>
    <w:rsid w:val="00E259D3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4E8"/>
    <w:rsid w:val="00E34500"/>
    <w:rsid w:val="00E34D51"/>
    <w:rsid w:val="00E34D6F"/>
    <w:rsid w:val="00E34F08"/>
    <w:rsid w:val="00E35698"/>
    <w:rsid w:val="00E35AC2"/>
    <w:rsid w:val="00E35E19"/>
    <w:rsid w:val="00E35EB9"/>
    <w:rsid w:val="00E35F47"/>
    <w:rsid w:val="00E35FE7"/>
    <w:rsid w:val="00E3610B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3A9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1E2"/>
    <w:rsid w:val="00E452D0"/>
    <w:rsid w:val="00E455D3"/>
    <w:rsid w:val="00E458A0"/>
    <w:rsid w:val="00E458B4"/>
    <w:rsid w:val="00E45A9D"/>
    <w:rsid w:val="00E45C09"/>
    <w:rsid w:val="00E4607A"/>
    <w:rsid w:val="00E460A1"/>
    <w:rsid w:val="00E46809"/>
    <w:rsid w:val="00E46A54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F76"/>
    <w:rsid w:val="00E53125"/>
    <w:rsid w:val="00E5315C"/>
    <w:rsid w:val="00E534EA"/>
    <w:rsid w:val="00E5362E"/>
    <w:rsid w:val="00E537C1"/>
    <w:rsid w:val="00E538E0"/>
    <w:rsid w:val="00E53923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C5F"/>
    <w:rsid w:val="00E56D97"/>
    <w:rsid w:val="00E56E3C"/>
    <w:rsid w:val="00E56EC7"/>
    <w:rsid w:val="00E56F3C"/>
    <w:rsid w:val="00E57020"/>
    <w:rsid w:val="00E5702D"/>
    <w:rsid w:val="00E570FD"/>
    <w:rsid w:val="00E5711F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41A"/>
    <w:rsid w:val="00E705E5"/>
    <w:rsid w:val="00E70B0C"/>
    <w:rsid w:val="00E70C6F"/>
    <w:rsid w:val="00E70E6D"/>
    <w:rsid w:val="00E70EE5"/>
    <w:rsid w:val="00E71952"/>
    <w:rsid w:val="00E71D07"/>
    <w:rsid w:val="00E71DF1"/>
    <w:rsid w:val="00E71EDB"/>
    <w:rsid w:val="00E72057"/>
    <w:rsid w:val="00E723D3"/>
    <w:rsid w:val="00E7242A"/>
    <w:rsid w:val="00E72737"/>
    <w:rsid w:val="00E72ABE"/>
    <w:rsid w:val="00E72BCC"/>
    <w:rsid w:val="00E72C01"/>
    <w:rsid w:val="00E7309E"/>
    <w:rsid w:val="00E73279"/>
    <w:rsid w:val="00E73679"/>
    <w:rsid w:val="00E739A7"/>
    <w:rsid w:val="00E73E01"/>
    <w:rsid w:val="00E7409D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8F8"/>
    <w:rsid w:val="00E77A1D"/>
    <w:rsid w:val="00E8016D"/>
    <w:rsid w:val="00E804C9"/>
    <w:rsid w:val="00E805A6"/>
    <w:rsid w:val="00E807B4"/>
    <w:rsid w:val="00E80CE8"/>
    <w:rsid w:val="00E810EC"/>
    <w:rsid w:val="00E8112C"/>
    <w:rsid w:val="00E81587"/>
    <w:rsid w:val="00E81878"/>
    <w:rsid w:val="00E81EB9"/>
    <w:rsid w:val="00E82356"/>
    <w:rsid w:val="00E82411"/>
    <w:rsid w:val="00E824FB"/>
    <w:rsid w:val="00E826C8"/>
    <w:rsid w:val="00E82819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98B"/>
    <w:rsid w:val="00E86057"/>
    <w:rsid w:val="00E8608E"/>
    <w:rsid w:val="00E861F7"/>
    <w:rsid w:val="00E8627F"/>
    <w:rsid w:val="00E864CA"/>
    <w:rsid w:val="00E86647"/>
    <w:rsid w:val="00E86BF7"/>
    <w:rsid w:val="00E87182"/>
    <w:rsid w:val="00E871DE"/>
    <w:rsid w:val="00E87835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07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C84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979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B7F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30FE"/>
    <w:rsid w:val="00EC36DD"/>
    <w:rsid w:val="00EC3E81"/>
    <w:rsid w:val="00EC3E82"/>
    <w:rsid w:val="00EC3EAD"/>
    <w:rsid w:val="00EC3EC8"/>
    <w:rsid w:val="00EC434A"/>
    <w:rsid w:val="00EC44E7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337"/>
    <w:rsid w:val="00EC6A42"/>
    <w:rsid w:val="00EC6D68"/>
    <w:rsid w:val="00EC6D82"/>
    <w:rsid w:val="00EC7183"/>
    <w:rsid w:val="00EC71AB"/>
    <w:rsid w:val="00EC7BD1"/>
    <w:rsid w:val="00EC7DE0"/>
    <w:rsid w:val="00EC7EE8"/>
    <w:rsid w:val="00ED03A7"/>
    <w:rsid w:val="00ED08BE"/>
    <w:rsid w:val="00ED09C8"/>
    <w:rsid w:val="00ED0D63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61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EC5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2DA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CC5"/>
    <w:rsid w:val="00EF1EDF"/>
    <w:rsid w:val="00EF209D"/>
    <w:rsid w:val="00EF20A8"/>
    <w:rsid w:val="00EF20FD"/>
    <w:rsid w:val="00EF2457"/>
    <w:rsid w:val="00EF2786"/>
    <w:rsid w:val="00EF28E6"/>
    <w:rsid w:val="00EF2EE6"/>
    <w:rsid w:val="00EF2FB5"/>
    <w:rsid w:val="00EF35AC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34C"/>
    <w:rsid w:val="00EF65C8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DDC"/>
    <w:rsid w:val="00F06F02"/>
    <w:rsid w:val="00F0740A"/>
    <w:rsid w:val="00F077E9"/>
    <w:rsid w:val="00F07834"/>
    <w:rsid w:val="00F07EAE"/>
    <w:rsid w:val="00F10193"/>
    <w:rsid w:val="00F10437"/>
    <w:rsid w:val="00F10465"/>
    <w:rsid w:val="00F10864"/>
    <w:rsid w:val="00F10992"/>
    <w:rsid w:val="00F1165E"/>
    <w:rsid w:val="00F11CF5"/>
    <w:rsid w:val="00F12A26"/>
    <w:rsid w:val="00F12B3D"/>
    <w:rsid w:val="00F12CC1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C23"/>
    <w:rsid w:val="00F24C38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6D8C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3C1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9A2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BBA"/>
    <w:rsid w:val="00F36BD9"/>
    <w:rsid w:val="00F3709B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2FB6"/>
    <w:rsid w:val="00F437A0"/>
    <w:rsid w:val="00F438A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1158"/>
    <w:rsid w:val="00F612E9"/>
    <w:rsid w:val="00F6139C"/>
    <w:rsid w:val="00F614D1"/>
    <w:rsid w:val="00F61564"/>
    <w:rsid w:val="00F618AD"/>
    <w:rsid w:val="00F618EC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920"/>
    <w:rsid w:val="00F65961"/>
    <w:rsid w:val="00F65C54"/>
    <w:rsid w:val="00F65DFE"/>
    <w:rsid w:val="00F65E8A"/>
    <w:rsid w:val="00F65E91"/>
    <w:rsid w:val="00F660AC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C07"/>
    <w:rsid w:val="00F71F79"/>
    <w:rsid w:val="00F7219A"/>
    <w:rsid w:val="00F721A1"/>
    <w:rsid w:val="00F72445"/>
    <w:rsid w:val="00F72468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7028"/>
    <w:rsid w:val="00F77202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AD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6165"/>
    <w:rsid w:val="00F86278"/>
    <w:rsid w:val="00F862CA"/>
    <w:rsid w:val="00F863EB"/>
    <w:rsid w:val="00F869F5"/>
    <w:rsid w:val="00F86B20"/>
    <w:rsid w:val="00F86B88"/>
    <w:rsid w:val="00F86C43"/>
    <w:rsid w:val="00F86F84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ABB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900"/>
    <w:rsid w:val="00F97F06"/>
    <w:rsid w:val="00F97F57"/>
    <w:rsid w:val="00F97FC5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AB0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A20"/>
    <w:rsid w:val="00FA7AA6"/>
    <w:rsid w:val="00FA7C04"/>
    <w:rsid w:val="00FA7ED0"/>
    <w:rsid w:val="00FB0443"/>
    <w:rsid w:val="00FB0540"/>
    <w:rsid w:val="00FB05C7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201"/>
    <w:rsid w:val="00FB52FD"/>
    <w:rsid w:val="00FB53CD"/>
    <w:rsid w:val="00FB57A7"/>
    <w:rsid w:val="00FB58D5"/>
    <w:rsid w:val="00FB5A6F"/>
    <w:rsid w:val="00FB5AB3"/>
    <w:rsid w:val="00FB5E5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AB5"/>
    <w:rsid w:val="00FC1CA9"/>
    <w:rsid w:val="00FC1E51"/>
    <w:rsid w:val="00FC1EBD"/>
    <w:rsid w:val="00FC1FFB"/>
    <w:rsid w:val="00FC20F2"/>
    <w:rsid w:val="00FC22FE"/>
    <w:rsid w:val="00FC23E0"/>
    <w:rsid w:val="00FC23F5"/>
    <w:rsid w:val="00FC23FA"/>
    <w:rsid w:val="00FC240C"/>
    <w:rsid w:val="00FC2742"/>
    <w:rsid w:val="00FC28DE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0D5"/>
    <w:rsid w:val="00FC545C"/>
    <w:rsid w:val="00FC553E"/>
    <w:rsid w:val="00FC58C5"/>
    <w:rsid w:val="00FC5C37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E8A"/>
    <w:rsid w:val="00FD10D2"/>
    <w:rsid w:val="00FD1608"/>
    <w:rsid w:val="00FD1A3D"/>
    <w:rsid w:val="00FD1A54"/>
    <w:rsid w:val="00FD2358"/>
    <w:rsid w:val="00FD235B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BC"/>
    <w:rsid w:val="00FD4249"/>
    <w:rsid w:val="00FD4CA7"/>
    <w:rsid w:val="00FD4CC0"/>
    <w:rsid w:val="00FD4CE8"/>
    <w:rsid w:val="00FD4DEE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165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DC"/>
    <w:rsid w:val="00FE0280"/>
    <w:rsid w:val="00FE0477"/>
    <w:rsid w:val="00FE0510"/>
    <w:rsid w:val="00FE0657"/>
    <w:rsid w:val="00FE0D43"/>
    <w:rsid w:val="00FE0FC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895"/>
    <w:rsid w:val="00FF0BBB"/>
    <w:rsid w:val="00FF1455"/>
    <w:rsid w:val="00FF1516"/>
    <w:rsid w:val="00FF1653"/>
    <w:rsid w:val="00FF1716"/>
    <w:rsid w:val="00FF1920"/>
    <w:rsid w:val="00FF1ACF"/>
    <w:rsid w:val="00FF1CE6"/>
    <w:rsid w:val="00FF288B"/>
    <w:rsid w:val="00FF289D"/>
    <w:rsid w:val="00FF2A88"/>
    <w:rsid w:val="00FF2EA1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5CA"/>
    <w:rsid w:val="00FF58FA"/>
    <w:rsid w:val="00FF5D1A"/>
    <w:rsid w:val="00FF609A"/>
    <w:rsid w:val="00FF631C"/>
    <w:rsid w:val="00FF66CB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9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1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1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1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1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8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5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7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1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9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HR33RHYHUWRF-4-17338</_dlc_DocId>
    <_dlc_DocIdUrl xmlns="c06861ca-3f08-4d07-bff7-bb15bac121f4">
      <Url>https://projects.qualcomm.com/sites/pentari/_layouts/15/DocIdRedir.aspx?ID=HR33RHYHUWRF-4-17338</Url>
      <Description>HR33RHYHUWRF-4-17338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31760A3-24DB-40BA-9375-4FC582AF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6</Pages>
  <Words>2628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315</cp:revision>
  <cp:lastPrinted>2020-02-14T19:36:00Z</cp:lastPrinted>
  <dcterms:created xsi:type="dcterms:W3CDTF">2020-08-08T00:05:00Z</dcterms:created>
  <dcterms:modified xsi:type="dcterms:W3CDTF">2020-10-23T18:51:00Z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bd996142-7387-489d-83dd-01ea400d80df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